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55D25" w14:textId="51C70FDC" w:rsidR="00B208FF" w:rsidRPr="005F24EA" w:rsidRDefault="00B208FF" w:rsidP="0095783B">
      <w:pPr>
        <w:pBdr>
          <w:bottom w:val="single" w:sz="4" w:space="1" w:color="auto"/>
        </w:pBdr>
        <w:tabs>
          <w:tab w:val="left" w:pos="3969"/>
          <w:tab w:val="right" w:pos="9214"/>
        </w:tabs>
        <w:spacing w:after="0" w:line="240" w:lineRule="auto"/>
        <w:rPr>
          <w:rFonts w:eastAsia="MS Mincho" w:cs="Arial"/>
          <w:b/>
          <w:sz w:val="24"/>
          <w:szCs w:val="24"/>
          <w:lang w:eastAsia="ja-JP"/>
        </w:rPr>
      </w:pPr>
      <w:bookmarkStart w:id="0" w:name="OLE_LINK7"/>
      <w:bookmarkStart w:id="1" w:name="OLE_LINK8"/>
      <w:r w:rsidRPr="005F24EA">
        <w:rPr>
          <w:rFonts w:eastAsia="MS Mincho" w:cs="Arial"/>
          <w:b/>
          <w:sz w:val="24"/>
          <w:szCs w:val="24"/>
          <w:lang w:eastAsia="ja-JP"/>
        </w:rPr>
        <w:t>3GPP TSG-SA WG1 Meeting #10</w:t>
      </w:r>
      <w:r w:rsidR="001102DE" w:rsidRPr="005F24EA">
        <w:rPr>
          <w:rFonts w:eastAsia="MS Mincho" w:cs="Arial"/>
          <w:b/>
          <w:sz w:val="24"/>
          <w:szCs w:val="24"/>
          <w:lang w:eastAsia="ja-JP"/>
        </w:rPr>
        <w:t>9</w:t>
      </w:r>
      <w:r w:rsidRPr="005F24EA">
        <w:rPr>
          <w:rFonts w:eastAsia="MS Mincho" w:cs="Arial"/>
          <w:b/>
          <w:sz w:val="24"/>
          <w:szCs w:val="24"/>
          <w:lang w:eastAsia="ja-JP"/>
        </w:rPr>
        <w:tab/>
      </w:r>
      <w:r w:rsidRPr="005F24EA">
        <w:rPr>
          <w:rFonts w:eastAsia="MS Mincho" w:cs="Arial"/>
          <w:b/>
          <w:sz w:val="24"/>
          <w:szCs w:val="24"/>
          <w:lang w:eastAsia="ja-JP"/>
        </w:rPr>
        <w:tab/>
      </w:r>
      <w:r w:rsidRPr="005F24EA">
        <w:rPr>
          <w:rFonts w:eastAsia="MS Mincho" w:cs="Arial"/>
          <w:b/>
          <w:sz w:val="24"/>
          <w:szCs w:val="24"/>
          <w:lang w:eastAsia="ja-JP"/>
        </w:rPr>
        <w:tab/>
      </w:r>
      <w:r w:rsidRPr="005F24EA">
        <w:rPr>
          <w:rFonts w:eastAsia="MS Mincho" w:cs="Arial"/>
          <w:b/>
          <w:sz w:val="24"/>
          <w:szCs w:val="24"/>
          <w:lang w:eastAsia="ja-JP"/>
        </w:rPr>
        <w:tab/>
      </w:r>
      <w:r w:rsidRPr="005F24EA">
        <w:rPr>
          <w:rFonts w:eastAsia="MS Mincho" w:cs="Arial"/>
          <w:b/>
          <w:sz w:val="24"/>
          <w:szCs w:val="24"/>
          <w:lang w:eastAsia="ja-JP"/>
        </w:rPr>
        <w:tab/>
      </w:r>
      <w:r w:rsidRPr="005F24EA">
        <w:rPr>
          <w:rFonts w:eastAsia="MS Mincho" w:cs="Arial"/>
          <w:b/>
          <w:sz w:val="24"/>
          <w:szCs w:val="24"/>
          <w:lang w:eastAsia="ja-JP"/>
        </w:rPr>
        <w:tab/>
      </w:r>
      <w:r w:rsidRPr="005F24EA">
        <w:rPr>
          <w:rFonts w:eastAsia="MS Mincho" w:cs="Arial"/>
          <w:b/>
          <w:sz w:val="24"/>
          <w:szCs w:val="24"/>
          <w:lang w:eastAsia="ja-JP"/>
        </w:rPr>
        <w:tab/>
      </w:r>
      <w:r w:rsidR="00880271" w:rsidRPr="005F24EA">
        <w:rPr>
          <w:rFonts w:eastAsia="MS Mincho" w:cs="Arial"/>
          <w:b/>
          <w:sz w:val="24"/>
          <w:szCs w:val="24"/>
          <w:lang w:eastAsia="ja-JP"/>
        </w:rPr>
        <w:tab/>
      </w:r>
      <w:r w:rsidRPr="005F24EA">
        <w:rPr>
          <w:rFonts w:eastAsia="MS Mincho" w:cs="Arial"/>
          <w:b/>
          <w:sz w:val="24"/>
          <w:szCs w:val="24"/>
          <w:lang w:eastAsia="ja-JP"/>
        </w:rPr>
        <w:t>S1-2</w:t>
      </w:r>
      <w:r w:rsidR="001102DE" w:rsidRPr="005F24EA">
        <w:rPr>
          <w:rFonts w:eastAsia="MS Mincho" w:cs="Arial"/>
          <w:b/>
          <w:sz w:val="24"/>
          <w:szCs w:val="24"/>
          <w:lang w:eastAsia="ja-JP"/>
        </w:rPr>
        <w:t>5</w:t>
      </w:r>
      <w:r w:rsidR="002D04E9" w:rsidRPr="005F24EA">
        <w:rPr>
          <w:rFonts w:eastAsia="MS Mincho" w:cs="Arial"/>
          <w:b/>
          <w:sz w:val="24"/>
          <w:szCs w:val="24"/>
          <w:lang w:eastAsia="ja-JP"/>
        </w:rPr>
        <w:t>xxxx</w:t>
      </w:r>
    </w:p>
    <w:p w14:paraId="0FEBC1DE" w14:textId="48D1E79E" w:rsidR="000924E4" w:rsidRPr="005F24EA" w:rsidRDefault="00A90F16" w:rsidP="00835D67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eastAsia="MS Mincho" w:cs="Arial"/>
          <w:b/>
          <w:sz w:val="24"/>
          <w:szCs w:val="24"/>
          <w:lang w:eastAsia="ja-JP"/>
        </w:rPr>
      </w:pPr>
      <w:r w:rsidRPr="005F24EA">
        <w:rPr>
          <w:rFonts w:eastAsia="MS Mincho" w:cs="Arial"/>
          <w:b/>
          <w:sz w:val="24"/>
          <w:szCs w:val="24"/>
          <w:lang w:eastAsia="ja-JP"/>
        </w:rPr>
        <w:t>17-21 February 2025, Athens, Greece</w:t>
      </w:r>
      <w:r w:rsidR="00835D67" w:rsidRPr="005F24EA">
        <w:rPr>
          <w:rFonts w:eastAsia="MS Mincho" w:cs="Arial"/>
          <w:b/>
          <w:sz w:val="24"/>
          <w:szCs w:val="24"/>
          <w:lang w:eastAsia="ja-JP"/>
        </w:rPr>
        <w:tab/>
      </w:r>
      <w:r w:rsidR="00B208FF" w:rsidRPr="005F24EA">
        <w:rPr>
          <w:rFonts w:eastAsia="MS Mincho" w:cs="Arial"/>
          <w:b/>
          <w:sz w:val="24"/>
          <w:szCs w:val="24"/>
          <w:lang w:eastAsia="ja-JP"/>
        </w:rPr>
        <w:tab/>
      </w:r>
    </w:p>
    <w:p w14:paraId="627918CB" w14:textId="77777777" w:rsidR="000924E4" w:rsidRPr="005F24EA" w:rsidRDefault="000924E4" w:rsidP="000924E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5AB917F5" w14:textId="0AF1636C" w:rsidR="000924E4" w:rsidRPr="005F24EA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5F24EA">
        <w:rPr>
          <w:rFonts w:eastAsia="Times New Roman" w:cs="Arial"/>
          <w:sz w:val="22"/>
          <w:szCs w:val="20"/>
          <w:lang w:eastAsia="ar-SA"/>
        </w:rPr>
        <w:t>Title:</w:t>
      </w:r>
      <w:r w:rsidRPr="005F24EA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End w:id="2"/>
      <w:r w:rsidR="002D04E9" w:rsidRPr="005F24EA">
        <w:rPr>
          <w:rFonts w:eastAsia="Times New Roman" w:cs="Arial"/>
          <w:sz w:val="22"/>
          <w:szCs w:val="20"/>
          <w:lang w:eastAsia="ar-SA"/>
        </w:rPr>
        <w:t>Drafting Agenda 6G System and Operation Aspects</w:t>
      </w:r>
    </w:p>
    <w:p w14:paraId="09D907A5" w14:textId="5CB852C5" w:rsidR="000924E4" w:rsidRPr="005F24EA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3" w:name="OLE_LINK3"/>
      <w:bookmarkStart w:id="4" w:name="OLE_LINK4"/>
      <w:r w:rsidRPr="005F24EA">
        <w:rPr>
          <w:rFonts w:eastAsia="Times New Roman" w:cs="Arial"/>
          <w:sz w:val="22"/>
          <w:szCs w:val="20"/>
          <w:lang w:eastAsia="ar-SA"/>
        </w:rPr>
        <w:t>Ag. Item:</w:t>
      </w:r>
      <w:r w:rsidRPr="005F24EA">
        <w:rPr>
          <w:rFonts w:eastAsia="Times New Roman" w:cs="Arial"/>
          <w:sz w:val="22"/>
          <w:szCs w:val="20"/>
          <w:lang w:eastAsia="ar-SA"/>
        </w:rPr>
        <w:tab/>
        <w:t>1</w:t>
      </w:r>
      <w:r w:rsidR="002D04E9" w:rsidRPr="005F24EA">
        <w:rPr>
          <w:rFonts w:eastAsia="Times New Roman" w:cs="Arial"/>
          <w:sz w:val="22"/>
          <w:szCs w:val="20"/>
          <w:lang w:eastAsia="ar-SA"/>
        </w:rPr>
        <w:t>0</w:t>
      </w:r>
      <w:r w:rsidRPr="005F24EA">
        <w:rPr>
          <w:rFonts w:eastAsia="Times New Roman" w:cs="Arial"/>
          <w:sz w:val="22"/>
          <w:szCs w:val="20"/>
          <w:lang w:eastAsia="ar-SA"/>
        </w:rPr>
        <w:t>.1</w:t>
      </w:r>
    </w:p>
    <w:p w14:paraId="6606FF29" w14:textId="3796AFD6" w:rsidR="000924E4" w:rsidRPr="005F24EA" w:rsidRDefault="000924E4" w:rsidP="002D04E9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5F24EA">
        <w:rPr>
          <w:rFonts w:eastAsia="Times New Roman" w:cs="Arial"/>
          <w:sz w:val="22"/>
          <w:szCs w:val="20"/>
          <w:lang w:eastAsia="ar-SA"/>
        </w:rPr>
        <w:t>Source:</w:t>
      </w:r>
      <w:bookmarkEnd w:id="3"/>
      <w:bookmarkEnd w:id="4"/>
      <w:r w:rsidRPr="005F24EA">
        <w:rPr>
          <w:rFonts w:eastAsia="Times New Roman" w:cs="Arial"/>
          <w:sz w:val="22"/>
          <w:szCs w:val="20"/>
          <w:lang w:eastAsia="ar-SA"/>
        </w:rPr>
        <w:tab/>
      </w:r>
      <w:r w:rsidR="002D04E9" w:rsidRPr="005F24EA">
        <w:rPr>
          <w:rFonts w:eastAsia="Times New Roman" w:cs="Arial"/>
          <w:sz w:val="22"/>
          <w:szCs w:val="20"/>
          <w:lang w:eastAsia="ar-SA"/>
        </w:rPr>
        <w:t>Drafting Chair</w:t>
      </w:r>
    </w:p>
    <w:p w14:paraId="3973469D" w14:textId="77777777" w:rsidR="00965A83" w:rsidRPr="005F24EA" w:rsidRDefault="00965A83" w:rsidP="00965A83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5F24EA">
        <w:rPr>
          <w:rFonts w:eastAsia="Times New Roman" w:cs="Arial"/>
          <w:sz w:val="22"/>
          <w:szCs w:val="20"/>
          <w:lang w:eastAsia="ar-SA"/>
        </w:rPr>
        <w:t>Contact:</w:t>
      </w:r>
      <w:r w:rsidRPr="005F24EA">
        <w:rPr>
          <w:rFonts w:eastAsia="Times New Roman" w:cs="Arial"/>
          <w:sz w:val="22"/>
          <w:szCs w:val="20"/>
          <w:lang w:eastAsia="ar-SA"/>
        </w:rPr>
        <w:tab/>
        <w:t>Mona Mustapha at apple dot com</w:t>
      </w:r>
    </w:p>
    <w:p w14:paraId="4A4AD20C" w14:textId="77777777" w:rsidR="000924E4" w:rsidRPr="005F24EA" w:rsidRDefault="000924E4" w:rsidP="000924E4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bookmarkEnd w:id="0"/>
    <w:bookmarkEnd w:id="1"/>
    <w:p w14:paraId="70932DA9" w14:textId="77777777" w:rsidR="0041287C" w:rsidRPr="005F24EA" w:rsidRDefault="0041287C" w:rsidP="0041287C">
      <w:pPr>
        <w:spacing w:after="0" w:line="240" w:lineRule="auto"/>
        <w:rPr>
          <w:rFonts w:eastAsia="Times New Roman"/>
          <w:sz w:val="20"/>
          <w:szCs w:val="20"/>
        </w:rPr>
      </w:pPr>
    </w:p>
    <w:p w14:paraId="6F4689C4" w14:textId="77777777" w:rsidR="00DA577C" w:rsidRPr="005F24EA" w:rsidRDefault="00DA577C" w:rsidP="00DA577C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 w:rsidRPr="005F24EA">
        <w:rPr>
          <w:rFonts w:eastAsia="Arial Unicode MS" w:cs="Arial"/>
          <w:b/>
          <w:sz w:val="24"/>
          <w:szCs w:val="24"/>
          <w:u w:val="single"/>
          <w:lang w:eastAsia="ar-SA"/>
        </w:rPr>
        <w:t>MEETING ROOMS:</w:t>
      </w:r>
    </w:p>
    <w:p w14:paraId="002009BC" w14:textId="59E40197" w:rsidR="00DA577C" w:rsidRPr="005F24EA" w:rsidRDefault="00DA577C" w:rsidP="00DA577C">
      <w:pPr>
        <w:spacing w:after="0" w:line="240" w:lineRule="auto"/>
        <w:rPr>
          <w:rFonts w:eastAsia="Arial Unicode MS"/>
          <w:sz w:val="24"/>
          <w:szCs w:val="24"/>
          <w:lang w:eastAsia="ar-SA"/>
        </w:rPr>
      </w:pPr>
      <w:r w:rsidRPr="005F24EA">
        <w:rPr>
          <w:rFonts w:ascii="Calibri-Bold" w:hAnsi="Calibri-Bold" w:cs="Calibri-Bold"/>
          <w:b/>
          <w:bCs/>
          <w:sz w:val="28"/>
          <w:szCs w:val="28"/>
          <w:lang w:eastAsia="en-GB"/>
        </w:rPr>
        <w:t xml:space="preserve">Plenary: </w:t>
      </w:r>
      <w:r w:rsidR="00250541" w:rsidRPr="005F24EA">
        <w:rPr>
          <w:rFonts w:ascii="Calibri-Bold" w:hAnsi="Calibri-Bold" w:cs="Calibri-Bold"/>
          <w:b/>
          <w:bCs/>
          <w:sz w:val="28"/>
          <w:szCs w:val="28"/>
          <w:lang w:eastAsia="en-GB"/>
        </w:rPr>
        <w:t xml:space="preserve">Caryatids V-VI </w:t>
      </w:r>
      <w:r w:rsidRPr="005F24EA">
        <w:rPr>
          <w:rFonts w:ascii="Calibri-Bold" w:hAnsi="Calibri-Bold" w:cs="Calibri-Bold"/>
          <w:b/>
          <w:bCs/>
          <w:sz w:val="28"/>
          <w:szCs w:val="28"/>
          <w:lang w:eastAsia="en-GB"/>
        </w:rPr>
        <w:tab/>
      </w:r>
      <w:r w:rsidRPr="005F24EA">
        <w:rPr>
          <w:rFonts w:eastAsia="Arial Unicode MS"/>
          <w:sz w:val="24"/>
          <w:szCs w:val="24"/>
          <w:lang w:eastAsia="ar-SA"/>
        </w:rPr>
        <w:t xml:space="preserve">            </w:t>
      </w:r>
    </w:p>
    <w:p w14:paraId="68C5D06C" w14:textId="5CFF3427" w:rsidR="00250541" w:rsidRPr="005F24EA" w:rsidRDefault="00250541" w:rsidP="00DA577C">
      <w:pPr>
        <w:spacing w:after="0" w:line="240" w:lineRule="auto"/>
        <w:rPr>
          <w:rFonts w:ascii="Aptos" w:eastAsia="Times New Roman" w:hAnsi="Aptos"/>
          <w:sz w:val="22"/>
          <w:lang w:eastAsia="nl-NL"/>
        </w:rPr>
      </w:pPr>
      <w:r w:rsidRPr="005F24EA">
        <w:rPr>
          <w:rFonts w:eastAsia="Arial Unicode MS"/>
          <w:sz w:val="24"/>
          <w:szCs w:val="24"/>
          <w:lang w:eastAsia="ar-SA"/>
        </w:rPr>
        <w:t>Breakout Drafting 1: Caryatids VI</w:t>
      </w:r>
    </w:p>
    <w:p w14:paraId="0A6D64D5" w14:textId="77777777" w:rsidR="00DA577C" w:rsidRPr="005F24EA" w:rsidRDefault="00DA577C" w:rsidP="0041287C">
      <w:pPr>
        <w:spacing w:after="0" w:line="240" w:lineRule="auto"/>
        <w:rPr>
          <w:rFonts w:eastAsia="Times New Roman"/>
          <w:sz w:val="20"/>
          <w:szCs w:val="20"/>
        </w:rPr>
      </w:pPr>
    </w:p>
    <w:tbl>
      <w:tblPr>
        <w:tblW w:w="10942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45"/>
        <w:gridCol w:w="687"/>
        <w:gridCol w:w="1984"/>
        <w:gridCol w:w="684"/>
        <w:gridCol w:w="2474"/>
        <w:gridCol w:w="2474"/>
        <w:gridCol w:w="679"/>
        <w:gridCol w:w="1615"/>
      </w:tblGrid>
      <w:tr w:rsidR="002D04E9" w:rsidRPr="005F24EA" w14:paraId="6407E99D" w14:textId="77777777" w:rsidTr="004362D9">
        <w:trPr>
          <w:trHeight w:val="272"/>
        </w:trPr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3A92D2E3" w14:textId="77777777" w:rsidR="002D04E9" w:rsidRPr="005F24EA" w:rsidRDefault="002D04E9" w:rsidP="00C25680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bookmarkStart w:id="5" w:name="_Hlk16683286"/>
          </w:p>
        </w:tc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2DB12C80" w14:textId="77777777" w:rsidR="002D04E9" w:rsidRPr="005F24EA" w:rsidRDefault="002D04E9" w:rsidP="00C25680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010502C5" w14:textId="77777777" w:rsidR="002D04E9" w:rsidRPr="005F24EA" w:rsidRDefault="002D04E9" w:rsidP="00C2568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5F24EA">
              <w:rPr>
                <w:rFonts w:eastAsia="Times New Roman" w:cs="Arial"/>
                <w:b/>
                <w:sz w:val="20"/>
                <w:szCs w:val="20"/>
                <w:lang w:eastAsia="ar-SA"/>
              </w:rPr>
              <w:t>Monday</w:t>
            </w: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</w:tcPr>
          <w:p w14:paraId="3847F1FE" w14:textId="77777777" w:rsidR="002D04E9" w:rsidRPr="005F24EA" w:rsidRDefault="002D04E9" w:rsidP="00C2568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3B1B807B" w14:textId="77777777" w:rsidR="002D04E9" w:rsidRPr="005F24EA" w:rsidRDefault="002D04E9" w:rsidP="00C2568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5F24EA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291CC082" w14:textId="77777777" w:rsidR="002D04E9" w:rsidRPr="005F24EA" w:rsidRDefault="002D04E9" w:rsidP="00C2568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5F24EA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</w:tcPr>
          <w:p w14:paraId="4F11FC30" w14:textId="77777777" w:rsidR="002D04E9" w:rsidRPr="005F24EA" w:rsidRDefault="002D04E9" w:rsidP="00C25680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</w:tcPr>
          <w:p w14:paraId="0004A9CA" w14:textId="77777777" w:rsidR="002D04E9" w:rsidRPr="005F24EA" w:rsidRDefault="002D04E9" w:rsidP="00C2568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5F24EA">
              <w:rPr>
                <w:rFonts w:eastAsia="Times New Roman" w:cs="Arial"/>
                <w:b/>
                <w:sz w:val="20"/>
                <w:szCs w:val="20"/>
                <w:lang w:eastAsia="ar-SA"/>
              </w:rPr>
              <w:t>Thursday</w:t>
            </w:r>
          </w:p>
        </w:tc>
      </w:tr>
      <w:tr w:rsidR="002D04E9" w:rsidRPr="005F24EA" w14:paraId="4261A409" w14:textId="77777777" w:rsidTr="004362D9">
        <w:trPr>
          <w:trHeight w:val="272"/>
        </w:trPr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1E9A17EF" w14:textId="77777777" w:rsidR="002D04E9" w:rsidRPr="005F24EA" w:rsidRDefault="002D04E9" w:rsidP="00C2568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5F24EA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894F4E2" w14:textId="77777777" w:rsidR="002D04E9" w:rsidRPr="005F24EA" w:rsidRDefault="002D04E9" w:rsidP="00C2568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5F24EA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08:00</w:t>
            </w:r>
          </w:p>
          <w:p w14:paraId="363DD9D8" w14:textId="77777777" w:rsidR="002D04E9" w:rsidRPr="005F24EA" w:rsidRDefault="002D04E9" w:rsidP="00C2568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5F24EA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7DDAFA7F" w14:textId="77777777" w:rsidR="002D04E9" w:rsidRPr="005F24EA" w:rsidRDefault="002D04E9" w:rsidP="00C2568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4C8E1D5" w14:textId="77777777" w:rsidR="002D04E9" w:rsidRPr="005F24EA" w:rsidRDefault="002D04E9" w:rsidP="00C2568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5F24EA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08:00</w:t>
            </w:r>
          </w:p>
          <w:p w14:paraId="5E27731E" w14:textId="77777777" w:rsidR="002D04E9" w:rsidRPr="005F24EA" w:rsidRDefault="002D04E9" w:rsidP="00C2568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u w:val="single"/>
                <w:lang w:eastAsia="ja-JP"/>
              </w:rPr>
            </w:pPr>
            <w:r w:rsidRPr="005F24EA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</w:tc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792DEDD8" w14:textId="77777777" w:rsidR="002D04E9" w:rsidRPr="005F24EA" w:rsidRDefault="002D04E9" w:rsidP="00C06D7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eastAsia="ja-JP"/>
              </w:rPr>
            </w:pPr>
          </w:p>
        </w:tc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278C7D3E" w14:textId="77777777" w:rsidR="002D04E9" w:rsidRPr="005F24EA" w:rsidRDefault="002D04E9" w:rsidP="00C06D7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eastAsia="ja-JP"/>
              </w:rPr>
            </w:pP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3AD7ABE" w14:textId="77777777" w:rsidR="002D04E9" w:rsidRPr="005F24EA" w:rsidRDefault="002D04E9" w:rsidP="00C2568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5F24EA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08:00</w:t>
            </w:r>
          </w:p>
          <w:p w14:paraId="687F6A06" w14:textId="77777777" w:rsidR="002D04E9" w:rsidRPr="005F24EA" w:rsidRDefault="002D04E9" w:rsidP="00C2568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5F24EA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</w:tc>
        <w:tc>
          <w:tcPr>
            <w:tcW w:w="1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EED01E" w14:textId="71128268" w:rsidR="002D04E9" w:rsidRPr="005F24EA" w:rsidRDefault="002D04E9" w:rsidP="00C2568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eastAsia="ja-JP"/>
              </w:rPr>
            </w:pPr>
          </w:p>
        </w:tc>
      </w:tr>
      <w:tr w:rsidR="002D04E9" w:rsidRPr="005F24EA" w14:paraId="74EBB1AF" w14:textId="77777777" w:rsidTr="004362D9">
        <w:trPr>
          <w:trHeight w:val="272"/>
        </w:trPr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36DECC5B" w14:textId="77777777" w:rsidR="002D04E9" w:rsidRPr="005F24EA" w:rsidRDefault="002D04E9" w:rsidP="00C2568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5F24EA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C5285CB" w14:textId="77777777" w:rsidR="002D04E9" w:rsidRPr="005F24EA" w:rsidRDefault="002D04E9" w:rsidP="00C2568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5F24EA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4706ED57" w14:textId="77777777" w:rsidR="002D04E9" w:rsidRPr="005F24EA" w:rsidRDefault="002D04E9" w:rsidP="00C2568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5F24EA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E26C2B6" w14:textId="77777777" w:rsidR="002D04E9" w:rsidRPr="005F24EA" w:rsidRDefault="002D04E9" w:rsidP="002D04E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0"/>
                <w:szCs w:val="24"/>
                <w:lang w:eastAsia="ja-JP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200892EA" w14:textId="77777777" w:rsidR="002D04E9" w:rsidRPr="005F24EA" w:rsidRDefault="002D04E9" w:rsidP="00C2568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5F24EA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7F2F6D83" w14:textId="77777777" w:rsidR="002D04E9" w:rsidRPr="005F24EA" w:rsidRDefault="002D04E9" w:rsidP="00C2568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u w:val="single"/>
                <w:lang w:eastAsia="ja-JP"/>
              </w:rPr>
            </w:pPr>
            <w:r w:rsidRPr="005F24EA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0844AE1" w14:textId="23438A04" w:rsidR="002D04E9" w:rsidRPr="005F24EA" w:rsidRDefault="002D04E9" w:rsidP="00C2568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0"/>
                <w:szCs w:val="24"/>
                <w:lang w:eastAsia="ja-JP"/>
              </w:rPr>
            </w:pPr>
            <w:r w:rsidRPr="005F24EA">
              <w:rPr>
                <w:rFonts w:eastAsia="MS Mincho" w:cs="Arial"/>
                <w:color w:val="00B050"/>
                <w:sz w:val="20"/>
                <w:szCs w:val="24"/>
                <w:lang w:eastAsia="ja-JP"/>
              </w:rPr>
              <w:t xml:space="preserve"> 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5E27BDB" w14:textId="6E21D081" w:rsidR="002D04E9" w:rsidRPr="005F24EA" w:rsidRDefault="002D04E9" w:rsidP="00C2568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0"/>
                <w:szCs w:val="24"/>
                <w:lang w:eastAsia="ja-JP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CB62C3E" w14:textId="77777777" w:rsidR="002D04E9" w:rsidRPr="005F24EA" w:rsidRDefault="002D04E9" w:rsidP="00C2568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5F24EA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586A084F" w14:textId="77777777" w:rsidR="002D04E9" w:rsidRPr="005F24EA" w:rsidRDefault="002D04E9" w:rsidP="00C2568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5F24EA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1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84668FC" w14:textId="77777777" w:rsidR="0068049D" w:rsidRPr="005F24EA" w:rsidRDefault="0068049D" w:rsidP="0068049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eastAsia="ja-JP"/>
              </w:rPr>
            </w:pPr>
            <w:r w:rsidRPr="005F24EA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eastAsia="ja-JP"/>
              </w:rPr>
              <w:t>Drafting 1:</w:t>
            </w:r>
          </w:p>
          <w:p w14:paraId="14596309" w14:textId="703676B1" w:rsidR="002D04E9" w:rsidRPr="005F24EA" w:rsidRDefault="0068049D" w:rsidP="0068049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kern w:val="2"/>
                <w:sz w:val="20"/>
                <w:szCs w:val="24"/>
                <w:lang w:eastAsia="ja-JP"/>
              </w:rPr>
            </w:pPr>
            <w:r w:rsidRPr="005F24EA">
              <w:rPr>
                <w:rFonts w:eastAsia="MS Mincho" w:cs="Arial"/>
                <w:kern w:val="24"/>
                <w:sz w:val="20"/>
                <w:szCs w:val="24"/>
                <w:lang w:eastAsia="ja-JP"/>
              </w:rPr>
              <w:t>8.1.2 AI</w:t>
            </w:r>
          </w:p>
        </w:tc>
      </w:tr>
      <w:tr w:rsidR="004362D9" w:rsidRPr="005F24EA" w14:paraId="2388DEAB" w14:textId="77777777" w:rsidTr="004362D9">
        <w:trPr>
          <w:trHeight w:val="272"/>
        </w:trPr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C158B87" w14:textId="77777777" w:rsidR="004362D9" w:rsidRPr="005F24EA" w:rsidRDefault="004362D9" w:rsidP="00C2568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5F24EA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1965E9C" w14:textId="77777777" w:rsidR="004362D9" w:rsidRPr="005F24EA" w:rsidRDefault="004362D9" w:rsidP="00C2568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5F24EA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14:paraId="70B852B9" w14:textId="77777777" w:rsidR="004362D9" w:rsidRPr="005F24EA" w:rsidRDefault="004362D9" w:rsidP="00C2568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5F24EA">
              <w:rPr>
                <w:rFonts w:eastAsia="Times New Roman" w:cs="Arial"/>
                <w:b/>
                <w:sz w:val="20"/>
                <w:szCs w:val="20"/>
                <w:lang w:eastAsia="ar-SA"/>
              </w:rPr>
              <w:t>12:30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D63C89F" w14:textId="77777777" w:rsidR="004362D9" w:rsidRPr="005F24EA" w:rsidRDefault="004362D9" w:rsidP="004362D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0"/>
                <w:szCs w:val="24"/>
                <w:lang w:eastAsia="ja-JP"/>
              </w:rPr>
            </w:pP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8143B60" w14:textId="77777777" w:rsidR="004362D9" w:rsidRPr="005F24EA" w:rsidRDefault="004362D9" w:rsidP="00C2568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5F24EA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14:paraId="4B36B3E1" w14:textId="77777777" w:rsidR="004362D9" w:rsidRPr="005F24EA" w:rsidRDefault="004362D9" w:rsidP="00C2568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u w:val="single"/>
                <w:lang w:eastAsia="ja-JP"/>
              </w:rPr>
            </w:pPr>
            <w:r w:rsidRPr="005F24EA">
              <w:rPr>
                <w:rFonts w:eastAsia="Times New Roman" w:cs="Arial"/>
                <w:b/>
                <w:sz w:val="20"/>
                <w:szCs w:val="20"/>
                <w:lang w:eastAsia="ar-SA"/>
              </w:rPr>
              <w:t>12:30</w:t>
            </w:r>
          </w:p>
        </w:tc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F696FC9" w14:textId="77777777" w:rsidR="004362D9" w:rsidRPr="005F24EA" w:rsidRDefault="004362D9" w:rsidP="004362D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eastAsia="ja-JP"/>
              </w:rPr>
            </w:pPr>
            <w:r w:rsidRPr="005F24EA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eastAsia="ja-JP"/>
              </w:rPr>
              <w:t>Drafting 1:</w:t>
            </w:r>
          </w:p>
          <w:p w14:paraId="61974DF3" w14:textId="6AF267BB" w:rsidR="004362D9" w:rsidRPr="005F24EA" w:rsidRDefault="004362D9" w:rsidP="004362D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kern w:val="2"/>
                <w:sz w:val="20"/>
                <w:szCs w:val="24"/>
                <w:lang w:eastAsia="ja-JP"/>
              </w:rPr>
            </w:pPr>
            <w:r w:rsidRPr="005F24EA">
              <w:rPr>
                <w:rFonts w:eastAsia="MS Mincho" w:cs="Arial"/>
                <w:kern w:val="24"/>
                <w:sz w:val="20"/>
                <w:szCs w:val="24"/>
                <w:lang w:eastAsia="ja-JP"/>
              </w:rPr>
              <w:t>8.1.2 AI</w:t>
            </w:r>
          </w:p>
        </w:tc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38967EF" w14:textId="77777777" w:rsidR="004362D9" w:rsidRPr="005F24EA" w:rsidRDefault="004362D9" w:rsidP="004362D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eastAsia="ja-JP"/>
              </w:rPr>
            </w:pPr>
            <w:r w:rsidRPr="005F24EA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eastAsia="ja-JP"/>
              </w:rPr>
              <w:t>Drafting 1:</w:t>
            </w:r>
          </w:p>
          <w:p w14:paraId="13E3E7ED" w14:textId="59652266" w:rsidR="004362D9" w:rsidRPr="005F24EA" w:rsidRDefault="004362D9" w:rsidP="004362D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kern w:val="2"/>
                <w:sz w:val="20"/>
                <w:szCs w:val="24"/>
                <w:lang w:eastAsia="ja-JP"/>
              </w:rPr>
            </w:pPr>
            <w:r w:rsidRPr="005F24EA">
              <w:rPr>
                <w:rFonts w:eastAsia="MS Mincho" w:cs="Arial"/>
                <w:kern w:val="24"/>
                <w:sz w:val="20"/>
                <w:szCs w:val="24"/>
                <w:lang w:eastAsia="ja-JP"/>
              </w:rPr>
              <w:t>8.1.2 AI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294521FA" w14:textId="77777777" w:rsidR="004362D9" w:rsidRPr="005F24EA" w:rsidRDefault="004362D9" w:rsidP="00C2568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5F24EA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14:paraId="5C35341B" w14:textId="77777777" w:rsidR="004362D9" w:rsidRPr="005F24EA" w:rsidRDefault="004362D9" w:rsidP="00C2568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5F24EA">
              <w:rPr>
                <w:rFonts w:eastAsia="Times New Roman" w:cs="Arial"/>
                <w:b/>
                <w:sz w:val="20"/>
                <w:szCs w:val="20"/>
                <w:lang w:eastAsia="ar-SA"/>
              </w:rPr>
              <w:t>12:30</w:t>
            </w:r>
          </w:p>
        </w:tc>
        <w:tc>
          <w:tcPr>
            <w:tcW w:w="1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0503ED9" w14:textId="17E59672" w:rsidR="004362D9" w:rsidRPr="005F24EA" w:rsidRDefault="004362D9" w:rsidP="00C2568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2"/>
                <w:lang w:eastAsia="ja-JP"/>
              </w:rPr>
            </w:pPr>
          </w:p>
        </w:tc>
      </w:tr>
      <w:tr w:rsidR="002D04E9" w:rsidRPr="005F24EA" w14:paraId="4D6C2E04" w14:textId="77777777" w:rsidTr="004362D9">
        <w:trPr>
          <w:trHeight w:val="482"/>
        </w:trPr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68FC0C1" w14:textId="77777777" w:rsidR="002D04E9" w:rsidRPr="005F24EA" w:rsidRDefault="002D04E9" w:rsidP="00C25680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13E27D57" w14:textId="77777777" w:rsidR="002D04E9" w:rsidRPr="005F24EA" w:rsidRDefault="002D04E9" w:rsidP="00C25680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5F24EA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2EF222F" w14:textId="77777777" w:rsidR="002D04E9" w:rsidRPr="005F24EA" w:rsidRDefault="002D04E9" w:rsidP="00C2568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4"/>
                <w:lang w:eastAsia="ar-SA"/>
              </w:rPr>
            </w:pP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AFF4C06" w14:textId="77777777" w:rsidR="002D04E9" w:rsidRPr="005F24EA" w:rsidRDefault="002D04E9" w:rsidP="00C2568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5F24EA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F147233" w14:textId="77777777" w:rsidR="002D04E9" w:rsidRPr="005F24EA" w:rsidRDefault="002D04E9" w:rsidP="00C2568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4"/>
                <w:lang w:eastAsia="ar-SA"/>
              </w:rPr>
            </w:pPr>
          </w:p>
        </w:tc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E6DD736" w14:textId="15594387" w:rsidR="002D04E9" w:rsidRPr="005F24EA" w:rsidRDefault="002D04E9" w:rsidP="00C2568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4"/>
                <w:lang w:eastAsia="ar-SA"/>
              </w:rPr>
            </w:pPr>
            <w:r w:rsidRPr="005F24EA">
              <w:rPr>
                <w:rFonts w:eastAsia="Times New Roman" w:cs="Arial"/>
                <w:b/>
                <w:sz w:val="20"/>
                <w:szCs w:val="24"/>
                <w:lang w:eastAsia="ar-SA"/>
              </w:rPr>
              <w:t>New-comers lunch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76E5ED6F" w14:textId="77777777" w:rsidR="002D04E9" w:rsidRPr="005F24EA" w:rsidRDefault="002D04E9" w:rsidP="00C25680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5F24EA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1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DD2ABB7" w14:textId="77777777" w:rsidR="002D04E9" w:rsidRPr="005F24EA" w:rsidRDefault="002D04E9" w:rsidP="00C2568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2"/>
                <w:lang w:eastAsia="ar-SA"/>
              </w:rPr>
            </w:pPr>
          </w:p>
        </w:tc>
      </w:tr>
      <w:tr w:rsidR="002D04E9" w:rsidRPr="005F24EA" w14:paraId="3C212BA7" w14:textId="77777777" w:rsidTr="004362D9">
        <w:trPr>
          <w:trHeight w:val="272"/>
        </w:trPr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4A2E2253" w14:textId="77777777" w:rsidR="002D04E9" w:rsidRPr="005F24EA" w:rsidRDefault="002D04E9" w:rsidP="00C2568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5F24EA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6E79FF1" w14:textId="77777777" w:rsidR="002D04E9" w:rsidRPr="005F24EA" w:rsidRDefault="002D04E9" w:rsidP="00C2568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5F24EA">
              <w:rPr>
                <w:rFonts w:eastAsia="Times New Roman" w:cs="Arial"/>
                <w:b/>
                <w:sz w:val="20"/>
                <w:szCs w:val="20"/>
                <w:lang w:eastAsia="ar-SA"/>
              </w:rPr>
              <w:t>14:00</w:t>
            </w:r>
          </w:p>
          <w:p w14:paraId="336E7F35" w14:textId="77777777" w:rsidR="002D04E9" w:rsidRPr="005F24EA" w:rsidRDefault="002D04E9" w:rsidP="00C2568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5F24EA">
              <w:rPr>
                <w:rFonts w:eastAsia="Times New Roman" w:cs="Arial"/>
                <w:b/>
                <w:sz w:val="20"/>
                <w:szCs w:val="20"/>
                <w:lang w:eastAsia="ar-SA"/>
              </w:rPr>
              <w:t>15:30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CEB7FEA" w14:textId="2248E751" w:rsidR="002D04E9" w:rsidRPr="005F24EA" w:rsidRDefault="002D04E9" w:rsidP="00C2568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eastAsia="ja-JP"/>
              </w:rPr>
            </w:pP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219731E4" w14:textId="77777777" w:rsidR="002D04E9" w:rsidRPr="005F24EA" w:rsidRDefault="002D04E9" w:rsidP="00C2568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5F24EA">
              <w:rPr>
                <w:rFonts w:eastAsia="Times New Roman" w:cs="Arial"/>
                <w:b/>
                <w:sz w:val="20"/>
                <w:szCs w:val="20"/>
                <w:lang w:eastAsia="ar-SA"/>
              </w:rPr>
              <w:t>14:00</w:t>
            </w:r>
          </w:p>
          <w:p w14:paraId="4061B14C" w14:textId="77777777" w:rsidR="002D04E9" w:rsidRPr="005F24EA" w:rsidRDefault="002D04E9" w:rsidP="00C2568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u w:val="single"/>
                <w:lang w:eastAsia="ja-JP"/>
              </w:rPr>
            </w:pPr>
            <w:r w:rsidRPr="005F24EA">
              <w:rPr>
                <w:rFonts w:eastAsia="Times New Roman" w:cs="Arial"/>
                <w:b/>
                <w:sz w:val="20"/>
                <w:szCs w:val="20"/>
                <w:lang w:eastAsia="ar-SA"/>
              </w:rPr>
              <w:t>15:30</w:t>
            </w:r>
          </w:p>
        </w:tc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A00B4E4" w14:textId="77777777" w:rsidR="004362D9" w:rsidRPr="005F24EA" w:rsidRDefault="004362D9" w:rsidP="004362D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eastAsia="ja-JP"/>
              </w:rPr>
            </w:pPr>
            <w:r w:rsidRPr="005F24EA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eastAsia="ja-JP"/>
              </w:rPr>
              <w:t>Drafting 1:</w:t>
            </w:r>
          </w:p>
          <w:p w14:paraId="7CD4269E" w14:textId="28284288" w:rsidR="002D04E9" w:rsidRPr="005F24EA" w:rsidRDefault="004362D9" w:rsidP="004362D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eastAsia="ja-JP"/>
              </w:rPr>
            </w:pPr>
            <w:r w:rsidRPr="005F24EA">
              <w:rPr>
                <w:rFonts w:eastAsia="MS Mincho" w:cs="Arial"/>
                <w:kern w:val="24"/>
                <w:sz w:val="20"/>
                <w:szCs w:val="24"/>
                <w:lang w:eastAsia="ja-JP"/>
              </w:rPr>
              <w:t>8.1.2 AI</w:t>
            </w:r>
          </w:p>
        </w:tc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D13EB8A" w14:textId="77777777" w:rsidR="00C06D73" w:rsidRPr="005F24EA" w:rsidRDefault="00C06D73" w:rsidP="00C06D7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eastAsia="ja-JP"/>
              </w:rPr>
            </w:pPr>
            <w:r w:rsidRPr="005F24EA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eastAsia="ja-JP"/>
              </w:rPr>
              <w:t>Drafting 1:</w:t>
            </w:r>
          </w:p>
          <w:p w14:paraId="75ECA6B4" w14:textId="703FE924" w:rsidR="002D04E9" w:rsidRPr="005F24EA" w:rsidRDefault="00C06D73" w:rsidP="00C06D7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kern w:val="2"/>
                <w:sz w:val="20"/>
                <w:szCs w:val="24"/>
                <w:lang w:eastAsia="ja-JP"/>
              </w:rPr>
            </w:pPr>
            <w:r w:rsidRPr="005F24EA">
              <w:rPr>
                <w:rFonts w:eastAsia="MS Mincho" w:cs="Arial"/>
                <w:kern w:val="24"/>
                <w:sz w:val="20"/>
                <w:szCs w:val="24"/>
                <w:lang w:eastAsia="ja-JP"/>
              </w:rPr>
              <w:t>8.1.2 AI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12C4395C" w14:textId="77777777" w:rsidR="002D04E9" w:rsidRPr="005F24EA" w:rsidRDefault="002D04E9" w:rsidP="00C2568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5F24EA">
              <w:rPr>
                <w:rFonts w:eastAsia="Times New Roman" w:cs="Arial"/>
                <w:b/>
                <w:sz w:val="20"/>
                <w:szCs w:val="20"/>
                <w:lang w:eastAsia="ar-SA"/>
              </w:rPr>
              <w:t>14:00</w:t>
            </w:r>
          </w:p>
          <w:p w14:paraId="0CD93C8A" w14:textId="77777777" w:rsidR="002D04E9" w:rsidRPr="005F24EA" w:rsidRDefault="002D04E9" w:rsidP="00C2568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5F24EA">
              <w:rPr>
                <w:rFonts w:eastAsia="Times New Roman" w:cs="Arial"/>
                <w:b/>
                <w:sz w:val="20"/>
                <w:szCs w:val="20"/>
                <w:lang w:eastAsia="ar-SA"/>
              </w:rPr>
              <w:t>15:30</w:t>
            </w:r>
          </w:p>
        </w:tc>
        <w:tc>
          <w:tcPr>
            <w:tcW w:w="1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9DC44F0" w14:textId="4CFEC50D" w:rsidR="002D04E9" w:rsidRPr="005F24EA" w:rsidRDefault="002D04E9" w:rsidP="00C2568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2"/>
                <w:lang w:eastAsia="ja-JP"/>
              </w:rPr>
            </w:pPr>
          </w:p>
        </w:tc>
      </w:tr>
      <w:tr w:rsidR="002D04E9" w:rsidRPr="005F24EA" w14:paraId="67C8C2B1" w14:textId="77777777" w:rsidTr="004362D9">
        <w:trPr>
          <w:trHeight w:val="272"/>
        </w:trPr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F9474B7" w14:textId="77777777" w:rsidR="002D04E9" w:rsidRPr="005F24EA" w:rsidRDefault="002D04E9" w:rsidP="00C25680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D4E8285" w14:textId="77777777" w:rsidR="002D04E9" w:rsidRPr="005F24EA" w:rsidRDefault="002D04E9" w:rsidP="00C25680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5F24EA"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7F213B1" w14:textId="77777777" w:rsidR="002D04E9" w:rsidRPr="005F24EA" w:rsidRDefault="002D04E9" w:rsidP="00C2568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4"/>
                <w:lang w:eastAsia="ar-SA"/>
              </w:rPr>
            </w:pP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0CEA2BF2" w14:textId="77777777" w:rsidR="002D04E9" w:rsidRPr="005F24EA" w:rsidRDefault="002D04E9" w:rsidP="00C2568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EA490B3" w14:textId="77777777" w:rsidR="002D04E9" w:rsidRPr="005F24EA" w:rsidRDefault="002D04E9" w:rsidP="00C2568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4"/>
                <w:lang w:eastAsia="ar-SA"/>
              </w:rPr>
            </w:pPr>
          </w:p>
        </w:tc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A4FD5D4" w14:textId="77777777" w:rsidR="002D04E9" w:rsidRPr="005F24EA" w:rsidRDefault="002D04E9" w:rsidP="00C25680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4"/>
                <w:lang w:eastAsia="ar-SA"/>
              </w:rPr>
            </w:pP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3CB05B3" w14:textId="77777777" w:rsidR="002D04E9" w:rsidRPr="005F24EA" w:rsidRDefault="002D04E9" w:rsidP="00C25680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5F24EA"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1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EA67C24" w14:textId="77777777" w:rsidR="002D04E9" w:rsidRPr="005F24EA" w:rsidRDefault="002D04E9" w:rsidP="00C2568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2"/>
                <w:lang w:eastAsia="ar-SA"/>
              </w:rPr>
            </w:pPr>
          </w:p>
        </w:tc>
      </w:tr>
      <w:tr w:rsidR="002D04E9" w:rsidRPr="005F24EA" w14:paraId="45C6947C" w14:textId="77777777" w:rsidTr="004362D9">
        <w:trPr>
          <w:trHeight w:val="272"/>
        </w:trPr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1BE1EC46" w14:textId="77777777" w:rsidR="002D04E9" w:rsidRPr="005F24EA" w:rsidRDefault="002D04E9" w:rsidP="00C2568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5F24EA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5320974" w14:textId="77777777" w:rsidR="002D04E9" w:rsidRPr="005F24EA" w:rsidRDefault="002D04E9" w:rsidP="00C2568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5F24EA">
              <w:rPr>
                <w:rFonts w:eastAsia="Times New Roman" w:cs="Arial"/>
                <w:b/>
                <w:sz w:val="20"/>
                <w:szCs w:val="20"/>
                <w:lang w:eastAsia="ar-SA"/>
              </w:rPr>
              <w:t>16:00</w:t>
            </w:r>
          </w:p>
          <w:p w14:paraId="6DD26F5F" w14:textId="77777777" w:rsidR="002D04E9" w:rsidRPr="005F24EA" w:rsidRDefault="002D04E9" w:rsidP="00C2568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5F24EA">
              <w:rPr>
                <w:rFonts w:eastAsia="Times New Roman" w:cs="Arial"/>
                <w:b/>
                <w:sz w:val="20"/>
                <w:szCs w:val="20"/>
                <w:lang w:eastAsia="ar-SA"/>
              </w:rPr>
              <w:t>18:00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FDF5AAC" w14:textId="61DECB0B" w:rsidR="002D04E9" w:rsidRPr="005F24EA" w:rsidRDefault="002D04E9" w:rsidP="00C2568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eastAsia="ja-JP"/>
              </w:rPr>
            </w:pP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6A655FF" w14:textId="77777777" w:rsidR="002D04E9" w:rsidRPr="005F24EA" w:rsidRDefault="002D04E9" w:rsidP="00C2568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5F24EA">
              <w:rPr>
                <w:rFonts w:eastAsia="Times New Roman" w:cs="Arial"/>
                <w:b/>
                <w:sz w:val="20"/>
                <w:szCs w:val="20"/>
                <w:lang w:eastAsia="ar-SA"/>
              </w:rPr>
              <w:t>16:00</w:t>
            </w:r>
          </w:p>
          <w:p w14:paraId="3F99BBAF" w14:textId="77777777" w:rsidR="002D04E9" w:rsidRPr="005F24EA" w:rsidRDefault="002D04E9" w:rsidP="00C2568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u w:val="single"/>
                <w:lang w:eastAsia="ja-JP"/>
              </w:rPr>
            </w:pPr>
            <w:r w:rsidRPr="005F24EA">
              <w:rPr>
                <w:rFonts w:eastAsia="Times New Roman" w:cs="Arial"/>
                <w:b/>
                <w:sz w:val="20"/>
                <w:szCs w:val="20"/>
                <w:lang w:eastAsia="ar-SA"/>
              </w:rPr>
              <w:t>18:00</w:t>
            </w:r>
          </w:p>
        </w:tc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8BE532F" w14:textId="644C8981" w:rsidR="002D04E9" w:rsidRPr="005F24EA" w:rsidRDefault="002D04E9" w:rsidP="00C06D7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0"/>
                <w:szCs w:val="24"/>
                <w:lang w:eastAsia="ja-JP"/>
              </w:rPr>
            </w:pPr>
          </w:p>
        </w:tc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053EE2D" w14:textId="6743F6FF" w:rsidR="002D04E9" w:rsidRPr="005F24EA" w:rsidRDefault="002D04E9" w:rsidP="00C06D7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0"/>
                <w:szCs w:val="24"/>
                <w:lang w:eastAsia="ja-JP"/>
              </w:rPr>
            </w:pP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7EE4E306" w14:textId="77777777" w:rsidR="002D04E9" w:rsidRPr="005F24EA" w:rsidRDefault="002D04E9" w:rsidP="00C2568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5F24EA">
              <w:rPr>
                <w:rFonts w:eastAsia="Times New Roman" w:cs="Arial"/>
                <w:b/>
                <w:sz w:val="20"/>
                <w:szCs w:val="20"/>
                <w:lang w:eastAsia="ar-SA"/>
              </w:rPr>
              <w:t>16:00</w:t>
            </w:r>
          </w:p>
          <w:p w14:paraId="7A87DFB0" w14:textId="77777777" w:rsidR="002D04E9" w:rsidRPr="005F24EA" w:rsidRDefault="002D04E9" w:rsidP="00C2568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5F24EA">
              <w:rPr>
                <w:rFonts w:eastAsia="Times New Roman" w:cs="Arial"/>
                <w:b/>
                <w:sz w:val="20"/>
                <w:szCs w:val="20"/>
                <w:lang w:eastAsia="ar-SA"/>
              </w:rPr>
              <w:t>18:00</w:t>
            </w:r>
          </w:p>
        </w:tc>
        <w:tc>
          <w:tcPr>
            <w:tcW w:w="1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2B27347" w14:textId="64DA6008" w:rsidR="002D04E9" w:rsidRPr="005F24EA" w:rsidRDefault="002D04E9" w:rsidP="00C2568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2"/>
                <w:lang w:eastAsia="ja-JP"/>
              </w:rPr>
            </w:pPr>
          </w:p>
        </w:tc>
      </w:tr>
      <w:tr w:rsidR="002D04E9" w:rsidRPr="005F24EA" w14:paraId="5BB5CB9B" w14:textId="77777777" w:rsidTr="004362D9">
        <w:trPr>
          <w:trHeight w:val="272"/>
        </w:trPr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E3B39DB" w14:textId="77777777" w:rsidR="002D04E9" w:rsidRPr="005F24EA" w:rsidRDefault="002D04E9" w:rsidP="00C25680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1276B1C" w14:textId="77777777" w:rsidR="002D04E9" w:rsidRPr="005F24EA" w:rsidRDefault="002D04E9" w:rsidP="00C2568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0450863" w14:textId="77777777" w:rsidR="002D04E9" w:rsidRPr="005F24EA" w:rsidRDefault="002D04E9" w:rsidP="00C2568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4"/>
                <w:lang w:eastAsia="ar-SA"/>
              </w:rPr>
            </w:pP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35F7124" w14:textId="77777777" w:rsidR="002D04E9" w:rsidRPr="005F24EA" w:rsidRDefault="002D04E9" w:rsidP="00C2568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F844E3E" w14:textId="77777777" w:rsidR="002D04E9" w:rsidRPr="005F24EA" w:rsidRDefault="002D04E9" w:rsidP="00C2568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1BA6408" w14:textId="77777777" w:rsidR="002D04E9" w:rsidRPr="005F24EA" w:rsidRDefault="002D04E9" w:rsidP="00C25680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769C79FE" w14:textId="77777777" w:rsidR="002D04E9" w:rsidRPr="005F24EA" w:rsidRDefault="002D04E9" w:rsidP="00C2568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6C010579" w14:textId="77777777" w:rsidR="002D04E9" w:rsidRPr="005F24EA" w:rsidRDefault="002D04E9" w:rsidP="00C2568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2"/>
                <w:lang w:eastAsia="ar-SA"/>
              </w:rPr>
            </w:pPr>
          </w:p>
        </w:tc>
      </w:tr>
      <w:tr w:rsidR="002D04E9" w:rsidRPr="005F24EA" w14:paraId="4C20C69D" w14:textId="77777777" w:rsidTr="004362D9">
        <w:trPr>
          <w:trHeight w:val="272"/>
        </w:trPr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850F0D1" w14:textId="77777777" w:rsidR="002D04E9" w:rsidRPr="005F24EA" w:rsidRDefault="002D04E9" w:rsidP="00C2568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5F24EA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4337744" w14:textId="77777777" w:rsidR="002D04E9" w:rsidRPr="005F24EA" w:rsidRDefault="002D04E9" w:rsidP="00C25680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5F24EA">
              <w:rPr>
                <w:rFonts w:eastAsia="Times New Roman" w:cs="Arial"/>
                <w:b/>
                <w:sz w:val="20"/>
                <w:szCs w:val="20"/>
                <w:lang w:eastAsia="ar-SA"/>
              </w:rPr>
              <w:t>18:10</w:t>
            </w:r>
          </w:p>
          <w:p w14:paraId="6F151BA3" w14:textId="77777777" w:rsidR="002D04E9" w:rsidRPr="005F24EA" w:rsidRDefault="002D04E9" w:rsidP="00C2568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5F24EA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19:00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0432734" w14:textId="3B203CD0" w:rsidR="002D04E9" w:rsidRPr="005F24EA" w:rsidRDefault="002D04E9" w:rsidP="00C2568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0"/>
                <w:szCs w:val="24"/>
                <w:lang w:eastAsia="ja-JP"/>
              </w:rPr>
            </w:pP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B43F5A4" w14:textId="77777777" w:rsidR="002D04E9" w:rsidRPr="005F24EA" w:rsidRDefault="002D04E9" w:rsidP="00C25680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5F24EA">
              <w:rPr>
                <w:rFonts w:eastAsia="Times New Roman" w:cs="Arial"/>
                <w:b/>
                <w:sz w:val="20"/>
                <w:szCs w:val="20"/>
                <w:lang w:eastAsia="ar-SA"/>
              </w:rPr>
              <w:t>18:10</w:t>
            </w:r>
          </w:p>
          <w:p w14:paraId="2924E23F" w14:textId="77777777" w:rsidR="002D04E9" w:rsidRPr="005F24EA" w:rsidRDefault="002D04E9" w:rsidP="00C2568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lang w:eastAsia="ja-JP"/>
              </w:rPr>
            </w:pPr>
            <w:r w:rsidRPr="005F24EA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19:00</w:t>
            </w:r>
          </w:p>
        </w:tc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655B2447" w14:textId="7564DCC1" w:rsidR="002D04E9" w:rsidRPr="005F24EA" w:rsidRDefault="002D04E9" w:rsidP="00C2568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lang w:eastAsia="ja-JP"/>
              </w:rPr>
            </w:pPr>
          </w:p>
        </w:tc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56A9D97D" w14:textId="29F9F626" w:rsidR="002D04E9" w:rsidRPr="005F24EA" w:rsidRDefault="002D04E9" w:rsidP="00C2568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lang w:eastAsia="ja-JP"/>
              </w:rPr>
            </w:pP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D0978DC" w14:textId="77777777" w:rsidR="002D04E9" w:rsidRPr="005F24EA" w:rsidRDefault="002D04E9" w:rsidP="00C25680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5F24EA">
              <w:rPr>
                <w:rFonts w:eastAsia="Times New Roman" w:cs="Arial"/>
                <w:b/>
                <w:sz w:val="20"/>
                <w:szCs w:val="20"/>
                <w:lang w:eastAsia="ar-SA"/>
              </w:rPr>
              <w:t>18:10</w:t>
            </w:r>
          </w:p>
          <w:p w14:paraId="4B0CE1CE" w14:textId="77777777" w:rsidR="002D04E9" w:rsidRPr="005F24EA" w:rsidRDefault="002D04E9" w:rsidP="00C2568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5F24EA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19:00</w:t>
            </w:r>
          </w:p>
        </w:tc>
        <w:tc>
          <w:tcPr>
            <w:tcW w:w="1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47D9E7" w14:textId="28A30AB8" w:rsidR="002D04E9" w:rsidRPr="005F24EA" w:rsidRDefault="002D04E9" w:rsidP="00C2568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2"/>
                <w:lang w:eastAsia="ja-JP"/>
              </w:rPr>
            </w:pPr>
          </w:p>
        </w:tc>
      </w:tr>
      <w:bookmarkEnd w:id="5"/>
    </w:tbl>
    <w:p w14:paraId="5D553258" w14:textId="77777777" w:rsidR="00DA577C" w:rsidRPr="005F24EA" w:rsidRDefault="00DA577C" w:rsidP="0041287C">
      <w:pPr>
        <w:spacing w:after="0" w:line="240" w:lineRule="auto"/>
        <w:rPr>
          <w:rFonts w:eastAsia="Times New Roman"/>
          <w:sz w:val="20"/>
          <w:szCs w:val="20"/>
        </w:rPr>
      </w:pPr>
    </w:p>
    <w:p w14:paraId="636AD6DC" w14:textId="77777777" w:rsidR="001A52EB" w:rsidRPr="005F24EA" w:rsidRDefault="001A52EB" w:rsidP="0041287C">
      <w:pPr>
        <w:spacing w:after="0" w:line="240" w:lineRule="auto"/>
        <w:rPr>
          <w:rFonts w:eastAsia="Times New Roman"/>
          <w:sz w:val="20"/>
          <w:szCs w:val="20"/>
        </w:rPr>
      </w:pPr>
    </w:p>
    <w:p w14:paraId="61D47094" w14:textId="77777777" w:rsidR="001A52EB" w:rsidRPr="005F24EA" w:rsidRDefault="001A52EB" w:rsidP="0041287C">
      <w:pPr>
        <w:spacing w:after="0" w:line="240" w:lineRule="auto"/>
        <w:rPr>
          <w:rFonts w:eastAsia="Times New Roman"/>
          <w:sz w:val="20"/>
          <w:szCs w:val="20"/>
        </w:rPr>
      </w:pPr>
    </w:p>
    <w:tbl>
      <w:tblPr>
        <w:tblW w:w="14426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552"/>
        <w:gridCol w:w="4258"/>
        <w:gridCol w:w="136"/>
        <w:gridCol w:w="2132"/>
        <w:gridCol w:w="3650"/>
      </w:tblGrid>
      <w:tr w:rsidR="0015656D" w:rsidRPr="005F24EA" w14:paraId="0900B52A" w14:textId="77777777" w:rsidTr="00C25680">
        <w:trPr>
          <w:trHeight w:val="141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B65BC96" w14:textId="11C0CEEA" w:rsidR="0015656D" w:rsidRPr="005F24EA" w:rsidRDefault="0015656D" w:rsidP="0015656D">
            <w:pPr>
              <w:pStyle w:val="Heading3"/>
              <w:numPr>
                <w:ilvl w:val="0"/>
                <w:numId w:val="0"/>
              </w:numPr>
            </w:pPr>
            <w:r w:rsidRPr="005F24EA">
              <w:t xml:space="preserve">8.1.2 Artificial Intelligence </w:t>
            </w:r>
          </w:p>
        </w:tc>
      </w:tr>
      <w:tr w:rsidR="0015656D" w:rsidRPr="005F24EA" w14:paraId="779D190F" w14:textId="77777777" w:rsidTr="00C25680">
        <w:tblPrEx>
          <w:tblLook w:val="04A0" w:firstRow="1" w:lastRow="0" w:firstColumn="1" w:lastColumn="0" w:noHBand="0" w:noVBand="1"/>
        </w:tblPrEx>
        <w:trPr>
          <w:trHeight w:val="250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/>
          </w:tcPr>
          <w:p w14:paraId="000C6C23" w14:textId="5AD576A0" w:rsidR="0015656D" w:rsidRPr="005F24EA" w:rsidRDefault="0015656D" w:rsidP="00C25680">
            <w:pPr>
              <w:pStyle w:val="Heading8"/>
              <w:jc w:val="left"/>
              <w:rPr>
                <w:color w:val="1F497D" w:themeColor="text2"/>
                <w:sz w:val="18"/>
                <w:szCs w:val="22"/>
              </w:rPr>
            </w:pPr>
            <w:r w:rsidRPr="005F24EA">
              <w:rPr>
                <w:color w:val="1F497D" w:themeColor="text2"/>
                <w:sz w:val="18"/>
                <w:szCs w:val="22"/>
              </w:rPr>
              <w:t>General</w:t>
            </w:r>
            <w:r w:rsidR="007F3E50" w:rsidRPr="005F24EA">
              <w:rPr>
                <w:color w:val="1F497D" w:themeColor="text2"/>
                <w:sz w:val="18"/>
                <w:szCs w:val="22"/>
              </w:rPr>
              <w:t xml:space="preserve"> (1 tdoc)</w:t>
            </w:r>
          </w:p>
        </w:tc>
      </w:tr>
      <w:tr w:rsidR="0015656D" w:rsidRPr="005F24EA" w14:paraId="66052B28" w14:textId="77777777" w:rsidTr="00BD366F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D743F1" w14:textId="77777777" w:rsidR="0015656D" w:rsidRPr="005F24EA" w:rsidRDefault="0015656D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5666D1" w14:textId="582BC110" w:rsidR="0015656D" w:rsidRPr="005F24EA" w:rsidRDefault="00D11D72" w:rsidP="00C25680">
            <w:pPr>
              <w:snapToGrid w:val="0"/>
              <w:spacing w:after="0" w:line="240" w:lineRule="auto"/>
            </w:pPr>
            <w:hyperlink r:id="rId11" w:history="1">
              <w:r w:rsidRPr="005F24EA">
                <w:rPr>
                  <w:rStyle w:val="Hyperlink"/>
                  <w:rFonts w:cs="Arial"/>
                </w:rPr>
                <w:t>S1-250130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B339D7" w14:textId="77777777" w:rsidR="0015656D" w:rsidRPr="005F24EA" w:rsidRDefault="0015656D" w:rsidP="00C25680">
            <w:pPr>
              <w:snapToGrid w:val="0"/>
              <w:spacing w:after="0" w:line="240" w:lineRule="auto"/>
            </w:pPr>
            <w:r w:rsidRPr="005F24EA">
              <w:t>NTT DOCOMO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BEC5C0" w14:textId="77777777" w:rsidR="0015656D" w:rsidRPr="005F24EA" w:rsidRDefault="0015656D" w:rsidP="00C25680">
            <w:pPr>
              <w:snapToGrid w:val="0"/>
              <w:spacing w:after="0" w:line="240" w:lineRule="auto"/>
            </w:pPr>
            <w:r w:rsidRPr="005F24EA">
              <w:t>pCR on addition of AI general section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B505A7" w14:textId="506E5348" w:rsidR="0015656D" w:rsidRPr="005F24EA" w:rsidRDefault="00395647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F24EA">
              <w:rPr>
                <w:rFonts w:eastAsia="Times New Roman" w:cs="Arial"/>
                <w:szCs w:val="18"/>
                <w:lang w:eastAsia="ar-SA"/>
              </w:rPr>
              <w:t xml:space="preserve">Revised </w:t>
            </w:r>
            <w:hyperlink r:id="rId12" w:history="1">
              <w:r w:rsidR="00D11D72" w:rsidRPr="005F24EA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S1-250702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A6CCA2" w14:textId="57310E2B" w:rsidR="0015656D" w:rsidRPr="005F24EA" w:rsidRDefault="00722A74" w:rsidP="00C2568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szCs w:val="18"/>
                <w:lang w:eastAsia="ar-SA"/>
              </w:rPr>
              <w:t>Propose to take quick comments, then continue discussion on reflector</w:t>
            </w:r>
          </w:p>
        </w:tc>
      </w:tr>
      <w:tr w:rsidR="00BD366F" w:rsidRPr="005F24EA" w14:paraId="2592815C" w14:textId="77777777" w:rsidTr="00C25680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82CDA" w14:textId="77777777" w:rsidR="00BD366F" w:rsidRPr="005F24EA" w:rsidRDefault="00BD366F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D65B0" w14:textId="2614F040" w:rsidR="00BD366F" w:rsidRPr="005F24EA" w:rsidRDefault="00D11D72" w:rsidP="00C25680">
            <w:pPr>
              <w:snapToGrid w:val="0"/>
              <w:spacing w:after="0" w:line="240" w:lineRule="auto"/>
            </w:pPr>
            <w:hyperlink r:id="rId13" w:history="1">
              <w:r w:rsidRPr="005F24EA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S1-250702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2D725" w14:textId="77777777" w:rsidR="00BD366F" w:rsidRPr="005F24EA" w:rsidRDefault="00BD366F" w:rsidP="00C25680">
            <w:pPr>
              <w:snapToGrid w:val="0"/>
              <w:spacing w:after="0" w:line="240" w:lineRule="auto"/>
            </w:pPr>
            <w:r w:rsidRPr="005F24EA">
              <w:t>NTT DOCOMO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487D8" w14:textId="77777777" w:rsidR="00BD366F" w:rsidRPr="005F24EA" w:rsidRDefault="00BD366F" w:rsidP="00C25680">
            <w:pPr>
              <w:snapToGrid w:val="0"/>
              <w:spacing w:after="0" w:line="240" w:lineRule="auto"/>
            </w:pPr>
            <w:r w:rsidRPr="005F24EA">
              <w:t>pCR on addition of AI general section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C6EC4" w14:textId="467F3858" w:rsidR="00BD366F" w:rsidRPr="005F24EA" w:rsidRDefault="00C429E5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Revised in </w:t>
            </w:r>
            <w:hyperlink r:id="rId14" w:history="1">
              <w:r w:rsidR="00EB72E2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S1-250751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23470" w14:textId="58B4E47B" w:rsidR="00BD366F" w:rsidRPr="005F24EA" w:rsidRDefault="00BD366F" w:rsidP="00C2568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15" w:history="1">
              <w:r w:rsidR="00D11D72" w:rsidRPr="005F24EA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S1-250130</w:t>
              </w:r>
            </w:hyperlink>
          </w:p>
        </w:tc>
      </w:tr>
      <w:tr w:rsidR="00EB72E2" w:rsidRPr="005F24EA" w14:paraId="4826A871" w14:textId="77777777" w:rsidTr="00EA284F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C5EEB" w14:textId="77777777" w:rsidR="00EB72E2" w:rsidRPr="005F24EA" w:rsidRDefault="00EB72E2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23A0F" w14:textId="7265F230" w:rsidR="00EB72E2" w:rsidRPr="005F24EA" w:rsidRDefault="00EB72E2" w:rsidP="00EA284F">
            <w:pPr>
              <w:snapToGrid w:val="0"/>
              <w:spacing w:after="0" w:line="240" w:lineRule="auto"/>
            </w:pPr>
            <w:hyperlink r:id="rId16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S1-250751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A1F60" w14:textId="77777777" w:rsidR="00EB72E2" w:rsidRPr="005F24EA" w:rsidRDefault="00EB72E2" w:rsidP="00EA284F">
            <w:pPr>
              <w:snapToGrid w:val="0"/>
              <w:spacing w:after="0" w:line="240" w:lineRule="auto"/>
            </w:pPr>
            <w:r w:rsidRPr="005F24EA">
              <w:t>NTT DOCOMO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27C1D" w14:textId="77777777" w:rsidR="00EB72E2" w:rsidRPr="005F24EA" w:rsidRDefault="00EB72E2" w:rsidP="00EA284F">
            <w:pPr>
              <w:snapToGrid w:val="0"/>
              <w:spacing w:after="0" w:line="240" w:lineRule="auto"/>
            </w:pPr>
            <w:r w:rsidRPr="005F24EA">
              <w:t>pCR on addition of AI general section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0675C" w14:textId="53670C5D" w:rsidR="00EB72E2" w:rsidRPr="005F24EA" w:rsidRDefault="00EB72E2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A13CF" w14:textId="05D2225A" w:rsidR="00EB72E2" w:rsidRPr="005F24EA" w:rsidRDefault="00EB72E2" w:rsidP="00EA284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17" w:history="1">
              <w:r w:rsidRPr="005F24EA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S1-250702</w:t>
              </w:r>
            </w:hyperlink>
          </w:p>
        </w:tc>
      </w:tr>
      <w:tr w:rsidR="0015656D" w:rsidRPr="005F24EA" w14:paraId="22BAA263" w14:textId="77777777" w:rsidTr="00C25680">
        <w:tblPrEx>
          <w:tblLook w:val="04A0" w:firstRow="1" w:lastRow="0" w:firstColumn="1" w:lastColumn="0" w:noHBand="0" w:noVBand="1"/>
        </w:tblPrEx>
        <w:trPr>
          <w:trHeight w:val="250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/>
          </w:tcPr>
          <w:p w14:paraId="71CB63A5" w14:textId="4F2F3812" w:rsidR="0015656D" w:rsidRPr="005F24EA" w:rsidRDefault="0015656D" w:rsidP="00C25680">
            <w:pPr>
              <w:pStyle w:val="Heading8"/>
              <w:jc w:val="left"/>
              <w:rPr>
                <w:color w:val="1F497D" w:themeColor="text2"/>
                <w:sz w:val="18"/>
                <w:szCs w:val="22"/>
              </w:rPr>
            </w:pPr>
            <w:r w:rsidRPr="005F24EA">
              <w:rPr>
                <w:color w:val="1F497D" w:themeColor="text2"/>
                <w:sz w:val="18"/>
                <w:szCs w:val="22"/>
              </w:rPr>
              <w:t>AI Agent definition</w:t>
            </w:r>
            <w:r w:rsidR="007F3E50" w:rsidRPr="005F24EA">
              <w:rPr>
                <w:color w:val="1F497D" w:themeColor="text2"/>
                <w:sz w:val="18"/>
                <w:szCs w:val="22"/>
              </w:rPr>
              <w:t xml:space="preserve"> (4 tdocs)</w:t>
            </w:r>
          </w:p>
        </w:tc>
      </w:tr>
      <w:tr w:rsidR="0015656D" w:rsidRPr="005F24EA" w14:paraId="0FA75ECC" w14:textId="77777777" w:rsidTr="00BD366F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F46397" w14:textId="77777777" w:rsidR="0015656D" w:rsidRPr="005F24EA" w:rsidRDefault="0015656D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9D7776" w14:textId="50C4374F" w:rsidR="0015656D" w:rsidRPr="005F24EA" w:rsidRDefault="00D11D72" w:rsidP="00C25680">
            <w:pPr>
              <w:snapToGrid w:val="0"/>
              <w:spacing w:after="0" w:line="240" w:lineRule="auto"/>
            </w:pPr>
            <w:hyperlink r:id="rId18" w:history="1">
              <w:r w:rsidRPr="005F24EA">
                <w:rPr>
                  <w:rStyle w:val="Hyperlink"/>
                  <w:rFonts w:cs="Arial"/>
                </w:rPr>
                <w:t>S1-250180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FCE162" w14:textId="77777777" w:rsidR="0015656D" w:rsidRPr="005F24EA" w:rsidRDefault="0015656D" w:rsidP="00C25680">
            <w:pPr>
              <w:snapToGrid w:val="0"/>
              <w:spacing w:after="0" w:line="240" w:lineRule="auto"/>
            </w:pPr>
            <w:r w:rsidRPr="005F24EA">
              <w:t>6G Study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5F154A" w14:textId="77777777" w:rsidR="0015656D" w:rsidRPr="005F24EA" w:rsidRDefault="0015656D" w:rsidP="00C25680">
            <w:pPr>
              <w:snapToGrid w:val="0"/>
              <w:spacing w:after="0" w:line="240" w:lineRule="auto"/>
            </w:pPr>
            <w:r w:rsidRPr="005F24EA">
              <w:t>AI agent discussion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C08390" w14:textId="51E6D1D2" w:rsidR="0015656D" w:rsidRPr="005F24EA" w:rsidRDefault="00BD366F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F24EA">
              <w:rPr>
                <w:rFonts w:eastAsia="Times New Roman" w:cs="Arial"/>
                <w:szCs w:val="18"/>
                <w:lang w:eastAsia="ar-SA"/>
              </w:rPr>
              <w:t xml:space="preserve">Revised in </w:t>
            </w:r>
            <w:hyperlink r:id="rId19" w:history="1">
              <w:r w:rsidR="00D11D72" w:rsidRPr="005F24EA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S1-250703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72E30A" w14:textId="77777777" w:rsidR="0015656D" w:rsidRPr="005F24EA" w:rsidRDefault="0015656D" w:rsidP="00C2568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i/>
                <w:iCs/>
                <w:szCs w:val="18"/>
                <w:lang w:eastAsia="ar-SA"/>
              </w:rPr>
              <w:t>Moved from 8.1</w:t>
            </w:r>
          </w:p>
          <w:p w14:paraId="7B83F051" w14:textId="346634A4" w:rsidR="00B672B3" w:rsidRPr="005F24EA" w:rsidRDefault="00B672B3" w:rsidP="00C2568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szCs w:val="18"/>
                <w:lang w:eastAsia="ar-SA"/>
              </w:rPr>
              <w:t>Text from external SDO can be used to help for the simplification of the definition</w:t>
            </w:r>
          </w:p>
        </w:tc>
      </w:tr>
      <w:tr w:rsidR="00BD366F" w:rsidRPr="005F24EA" w14:paraId="7E39CB77" w14:textId="77777777" w:rsidTr="009A375E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BD0842" w14:textId="77777777" w:rsidR="00BD366F" w:rsidRPr="005F24EA" w:rsidRDefault="00BD366F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F2993A" w14:textId="64BC9EDA" w:rsidR="00BD366F" w:rsidRPr="005F24EA" w:rsidRDefault="00D11D72" w:rsidP="00C25680">
            <w:pPr>
              <w:snapToGrid w:val="0"/>
              <w:spacing w:after="0" w:line="240" w:lineRule="auto"/>
            </w:pPr>
            <w:hyperlink r:id="rId20" w:history="1">
              <w:r w:rsidRPr="005F24EA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S1-250703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ED2A54" w14:textId="77777777" w:rsidR="00BD366F" w:rsidRPr="005F24EA" w:rsidRDefault="00BD366F" w:rsidP="00C25680">
            <w:pPr>
              <w:snapToGrid w:val="0"/>
              <w:spacing w:after="0" w:line="240" w:lineRule="auto"/>
            </w:pPr>
            <w:r w:rsidRPr="005F24EA">
              <w:t>6G Study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7D8D56" w14:textId="77777777" w:rsidR="00BD366F" w:rsidRPr="005F24EA" w:rsidRDefault="00BD366F" w:rsidP="00C25680">
            <w:pPr>
              <w:snapToGrid w:val="0"/>
              <w:spacing w:after="0" w:line="240" w:lineRule="auto"/>
            </w:pPr>
            <w:r w:rsidRPr="005F24EA">
              <w:t>AI agent discussion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A41E9E" w14:textId="7EB57145" w:rsidR="00BD366F" w:rsidRPr="005F24EA" w:rsidRDefault="004A6B8B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Revised in </w:t>
            </w:r>
            <w:hyperlink r:id="rId21" w:history="1">
              <w:r w:rsidR="00661F9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S1-250747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376F56" w14:textId="77777777" w:rsidR="00BD366F" w:rsidRPr="005F24EA" w:rsidRDefault="00BD366F" w:rsidP="00C2568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i/>
                <w:iCs/>
                <w:szCs w:val="18"/>
                <w:lang w:eastAsia="ar-SA"/>
              </w:rPr>
              <w:t>Moved from 8.1</w:t>
            </w:r>
          </w:p>
          <w:p w14:paraId="2635EFB5" w14:textId="392D3D43" w:rsidR="00BD366F" w:rsidRPr="005F24EA" w:rsidRDefault="00BD366F" w:rsidP="00C2568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22" w:history="1">
              <w:r w:rsidR="00D11D72" w:rsidRPr="005F24EA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S1-250180</w:t>
              </w:r>
            </w:hyperlink>
          </w:p>
        </w:tc>
      </w:tr>
      <w:tr w:rsidR="00661F95" w:rsidRPr="005F24EA" w14:paraId="2516C6DE" w14:textId="77777777" w:rsidTr="00731033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EB7986" w14:textId="77777777" w:rsidR="00661F95" w:rsidRPr="005F24EA" w:rsidRDefault="00661F95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A1BFEE" w14:textId="302F3382" w:rsidR="00661F95" w:rsidRPr="005F24EA" w:rsidRDefault="00661F95" w:rsidP="00EA284F">
            <w:pPr>
              <w:snapToGrid w:val="0"/>
              <w:spacing w:after="0" w:line="240" w:lineRule="auto"/>
            </w:pPr>
            <w:hyperlink r:id="rId23" w:history="1">
              <w:r>
                <w:rPr>
                  <w:rStyle w:val="Hyperlink"/>
                </w:rPr>
                <w:t>S1-250747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4CD46B" w14:textId="77777777" w:rsidR="00661F95" w:rsidRPr="005F24EA" w:rsidRDefault="00661F95" w:rsidP="00EA284F">
            <w:pPr>
              <w:snapToGrid w:val="0"/>
              <w:spacing w:after="0" w:line="240" w:lineRule="auto"/>
            </w:pPr>
            <w:r w:rsidRPr="005F24EA">
              <w:t>6G Study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7DE73D" w14:textId="77777777" w:rsidR="00661F95" w:rsidRPr="005F24EA" w:rsidRDefault="00661F95" w:rsidP="00EA284F">
            <w:pPr>
              <w:snapToGrid w:val="0"/>
              <w:spacing w:after="0" w:line="240" w:lineRule="auto"/>
            </w:pPr>
            <w:r w:rsidRPr="005F24EA">
              <w:t>AI agent discussion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1CC4E2" w14:textId="39B95A94" w:rsidR="00661F95" w:rsidRPr="005F24EA" w:rsidRDefault="00661F95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Revised in </w:t>
            </w:r>
            <w:hyperlink r:id="rId24" w:history="1">
              <w:r w:rsidR="00021379">
                <w:rPr>
                  <w:rStyle w:val="Hyperlink"/>
                </w:rPr>
                <w:t>S1-250771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B9F502" w14:textId="77777777" w:rsidR="00661F95" w:rsidRPr="005F24EA" w:rsidRDefault="00661F95" w:rsidP="00EA284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i/>
                <w:iCs/>
                <w:szCs w:val="18"/>
                <w:lang w:eastAsia="ar-SA"/>
              </w:rPr>
              <w:t>Moved from 8.1</w:t>
            </w:r>
          </w:p>
          <w:p w14:paraId="29FFC88E" w14:textId="77777777" w:rsidR="00661F95" w:rsidRDefault="00661F95" w:rsidP="00EA284F">
            <w:pPr>
              <w:spacing w:after="0" w:line="240" w:lineRule="auto"/>
            </w:pPr>
            <w:r w:rsidRPr="005F24EA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25" w:history="1">
              <w:r w:rsidRPr="005F24EA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S1-250180</w:t>
              </w:r>
            </w:hyperlink>
          </w:p>
          <w:p w14:paraId="39F91E93" w14:textId="74B8CD9F" w:rsidR="00661F95" w:rsidRPr="005F24EA" w:rsidRDefault="00661F95" w:rsidP="00EA284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t xml:space="preserve">Revision of </w:t>
            </w:r>
            <w:hyperlink r:id="rId26" w:history="1">
              <w:r w:rsidRPr="005F24EA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S1-250703</w:t>
              </w:r>
            </w:hyperlink>
          </w:p>
        </w:tc>
      </w:tr>
      <w:tr w:rsidR="00EB72E2" w:rsidRPr="005F24EA" w14:paraId="6D218EEF" w14:textId="77777777" w:rsidTr="00731033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A00"/>
          </w:tcPr>
          <w:p w14:paraId="53E2AFDF" w14:textId="77777777" w:rsidR="00EB72E2" w:rsidRPr="005F24EA" w:rsidRDefault="00EB72E2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A00"/>
          </w:tcPr>
          <w:p w14:paraId="3A81E7A9" w14:textId="2ED23B01" w:rsidR="00EB72E2" w:rsidRPr="005F24EA" w:rsidRDefault="00021379" w:rsidP="00EA284F">
            <w:pPr>
              <w:snapToGrid w:val="0"/>
              <w:spacing w:after="0" w:line="240" w:lineRule="auto"/>
            </w:pPr>
            <w:hyperlink r:id="rId27" w:history="1">
              <w:r>
                <w:rPr>
                  <w:rStyle w:val="Hyperlink"/>
                </w:rPr>
                <w:t>S1-250771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A00"/>
          </w:tcPr>
          <w:p w14:paraId="24A11C95" w14:textId="77777777" w:rsidR="00EB72E2" w:rsidRPr="005F24EA" w:rsidRDefault="00EB72E2" w:rsidP="00EA284F">
            <w:pPr>
              <w:snapToGrid w:val="0"/>
              <w:spacing w:after="0" w:line="240" w:lineRule="auto"/>
            </w:pPr>
            <w:r w:rsidRPr="005F24EA">
              <w:t>6G Study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A00"/>
          </w:tcPr>
          <w:p w14:paraId="53D23FF8" w14:textId="77777777" w:rsidR="00EB72E2" w:rsidRPr="005F24EA" w:rsidRDefault="00EB72E2" w:rsidP="00EA284F">
            <w:pPr>
              <w:snapToGrid w:val="0"/>
              <w:spacing w:after="0" w:line="240" w:lineRule="auto"/>
            </w:pPr>
            <w:r w:rsidRPr="005F24EA">
              <w:t>AI agent discussion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A00"/>
          </w:tcPr>
          <w:p w14:paraId="43ECDDA4" w14:textId="0407E40C" w:rsidR="00EB72E2" w:rsidRPr="005F24EA" w:rsidRDefault="00731033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A00"/>
          </w:tcPr>
          <w:p w14:paraId="70FFC088" w14:textId="77777777" w:rsidR="00EB72E2" w:rsidRPr="005F24EA" w:rsidRDefault="00EB72E2" w:rsidP="00EA284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i/>
                <w:iCs/>
                <w:szCs w:val="18"/>
                <w:lang w:eastAsia="ar-SA"/>
              </w:rPr>
              <w:t>Moved from 8.1</w:t>
            </w:r>
          </w:p>
          <w:p w14:paraId="1E8A0716" w14:textId="77777777" w:rsidR="00EB72E2" w:rsidRDefault="00EB72E2" w:rsidP="00EA284F">
            <w:pPr>
              <w:spacing w:after="0" w:line="240" w:lineRule="auto"/>
            </w:pPr>
            <w:r w:rsidRPr="005F24EA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28" w:history="1">
              <w:r w:rsidRPr="005F24EA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S1-250180</w:t>
              </w:r>
            </w:hyperlink>
          </w:p>
          <w:p w14:paraId="5268456F" w14:textId="77777777" w:rsidR="00EB72E2" w:rsidRDefault="00EB72E2" w:rsidP="00EA284F">
            <w:pPr>
              <w:spacing w:after="0" w:line="240" w:lineRule="auto"/>
            </w:pPr>
            <w:r>
              <w:t xml:space="preserve">Revision of </w:t>
            </w:r>
            <w:hyperlink r:id="rId29" w:history="1">
              <w:r w:rsidRPr="005F24EA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S1-250703</w:t>
              </w:r>
            </w:hyperlink>
          </w:p>
          <w:p w14:paraId="303E9D34" w14:textId="5253AFC8" w:rsidR="00EB72E2" w:rsidRPr="005F24EA" w:rsidRDefault="00EB72E2" w:rsidP="00EA284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t xml:space="preserve">Revision of </w:t>
            </w:r>
            <w:hyperlink r:id="rId30" w:history="1">
              <w:r>
                <w:rPr>
                  <w:rStyle w:val="Hyperlink"/>
                </w:rPr>
                <w:t>S1-250747</w:t>
              </w:r>
            </w:hyperlink>
          </w:p>
        </w:tc>
      </w:tr>
      <w:tr w:rsidR="0015656D" w:rsidRPr="005F24EA" w14:paraId="0F1B3E07" w14:textId="77777777" w:rsidTr="00BD366F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EC65E5" w14:textId="77777777" w:rsidR="0015656D" w:rsidRPr="005F24EA" w:rsidRDefault="0015656D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0DB4FE" w14:textId="0FEA1E69" w:rsidR="0015656D" w:rsidRPr="005F24EA" w:rsidRDefault="00D11D72" w:rsidP="00C25680">
            <w:pPr>
              <w:snapToGrid w:val="0"/>
              <w:spacing w:after="0" w:line="240" w:lineRule="auto"/>
            </w:pPr>
            <w:hyperlink r:id="rId31" w:history="1">
              <w:r w:rsidRPr="005F24EA">
                <w:rPr>
                  <w:rStyle w:val="Hyperlink"/>
                  <w:rFonts w:cs="Arial"/>
                </w:rPr>
                <w:t>S1-250247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E553F5" w14:textId="77777777" w:rsidR="0015656D" w:rsidRPr="005F24EA" w:rsidRDefault="0015656D" w:rsidP="00C25680">
            <w:pPr>
              <w:snapToGrid w:val="0"/>
              <w:spacing w:after="0" w:line="240" w:lineRule="auto"/>
            </w:pPr>
            <w:r w:rsidRPr="005F24EA">
              <w:t xml:space="preserve">Xiaomi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D2B61E" w14:textId="77777777" w:rsidR="0015656D" w:rsidRPr="005F24EA" w:rsidRDefault="0015656D" w:rsidP="00C25680">
            <w:pPr>
              <w:snapToGrid w:val="0"/>
              <w:spacing w:after="0" w:line="240" w:lineRule="auto"/>
            </w:pPr>
            <w:r w:rsidRPr="005F24EA">
              <w:t xml:space="preserve">AI Agent </w:t>
            </w:r>
            <w:proofErr w:type="gramStart"/>
            <w:r w:rsidRPr="005F24EA">
              <w:t>use</w:t>
            </w:r>
            <w:proofErr w:type="gramEnd"/>
            <w:r w:rsidRPr="005F24EA">
              <w:t xml:space="preserve"> in 3GPP AI services and definition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A18E1E" w14:textId="652DD273" w:rsidR="0015656D" w:rsidRPr="005F24EA" w:rsidRDefault="0044394E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F24EA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D5DA10" w14:textId="77777777" w:rsidR="0015656D" w:rsidRPr="005F24EA" w:rsidRDefault="0015656D" w:rsidP="00C2568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5656D" w:rsidRPr="005F24EA" w14:paraId="1C92A117" w14:textId="77777777" w:rsidTr="00BD366F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275E73" w14:textId="77777777" w:rsidR="0015656D" w:rsidRPr="005F24EA" w:rsidRDefault="0015656D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5F1554" w14:textId="63C665B4" w:rsidR="0015656D" w:rsidRPr="005F24EA" w:rsidRDefault="00D11D72" w:rsidP="00C25680">
            <w:pPr>
              <w:snapToGrid w:val="0"/>
              <w:spacing w:after="0" w:line="240" w:lineRule="auto"/>
            </w:pPr>
            <w:hyperlink r:id="rId32" w:history="1">
              <w:r w:rsidRPr="005F24EA">
                <w:rPr>
                  <w:rStyle w:val="Hyperlink"/>
                  <w:rFonts w:cs="Arial"/>
                </w:rPr>
                <w:t>S1-250276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C21028" w14:textId="77777777" w:rsidR="0015656D" w:rsidRPr="005F24EA" w:rsidRDefault="0015656D" w:rsidP="00C25680">
            <w:pPr>
              <w:snapToGrid w:val="0"/>
              <w:spacing w:after="0" w:line="240" w:lineRule="auto"/>
            </w:pPr>
            <w:r w:rsidRPr="005F24EA">
              <w:t>Xiaomi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F2A3CC" w14:textId="77777777" w:rsidR="0015656D" w:rsidRPr="005F24EA" w:rsidRDefault="0015656D" w:rsidP="00C25680">
            <w:pPr>
              <w:snapToGrid w:val="0"/>
              <w:spacing w:after="0" w:line="240" w:lineRule="auto"/>
            </w:pPr>
            <w:r w:rsidRPr="005F24EA">
              <w:t>AI Agent definition and its role in 3GPP AI service Use Cases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82BE12" w14:textId="5AF3A564" w:rsidR="0015656D" w:rsidRPr="005F24EA" w:rsidRDefault="0044394E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F24EA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C2A722" w14:textId="77777777" w:rsidR="0015656D" w:rsidRPr="005F24EA" w:rsidRDefault="0015656D" w:rsidP="00C2568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5656D" w:rsidRPr="005F24EA" w14:paraId="0F6EBB52" w14:textId="77777777" w:rsidTr="00BD366F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3AABBF" w14:textId="77777777" w:rsidR="0015656D" w:rsidRPr="005F24EA" w:rsidRDefault="0015656D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DBA7AA" w14:textId="14B25399" w:rsidR="0015656D" w:rsidRPr="005F24EA" w:rsidRDefault="00D11D72" w:rsidP="00C25680">
            <w:pPr>
              <w:snapToGrid w:val="0"/>
              <w:spacing w:after="0" w:line="240" w:lineRule="auto"/>
            </w:pPr>
            <w:hyperlink r:id="rId33" w:history="1">
              <w:r w:rsidRPr="005F24EA">
                <w:rPr>
                  <w:rStyle w:val="Hyperlink"/>
                  <w:rFonts w:cs="Arial"/>
                </w:rPr>
                <w:t>S1-250281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BBE019" w14:textId="77777777" w:rsidR="0015656D" w:rsidRPr="005F24EA" w:rsidRDefault="0015656D" w:rsidP="00C25680">
            <w:pPr>
              <w:snapToGrid w:val="0"/>
              <w:spacing w:after="0" w:line="240" w:lineRule="auto"/>
            </w:pPr>
            <w:r w:rsidRPr="005F24EA"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9119E4" w14:textId="77777777" w:rsidR="0015656D" w:rsidRPr="005F24EA" w:rsidRDefault="0015656D" w:rsidP="00C25680">
            <w:pPr>
              <w:snapToGrid w:val="0"/>
              <w:spacing w:after="0" w:line="240" w:lineRule="auto"/>
            </w:pPr>
            <w:r w:rsidRPr="005F24EA">
              <w:t>AI Agent Definition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9B0E93" w14:textId="0034B039" w:rsidR="0015656D" w:rsidRPr="005F24EA" w:rsidRDefault="0044394E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F24EA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8B19EF" w14:textId="77777777" w:rsidR="0015656D" w:rsidRPr="005F24EA" w:rsidRDefault="0015656D" w:rsidP="00C2568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5656D" w:rsidRPr="005F24EA" w14:paraId="0D2B8DB2" w14:textId="77777777" w:rsidTr="00C25680">
        <w:tblPrEx>
          <w:tblLook w:val="04A0" w:firstRow="1" w:lastRow="0" w:firstColumn="1" w:lastColumn="0" w:noHBand="0" w:noVBand="1"/>
        </w:tblPrEx>
        <w:trPr>
          <w:trHeight w:val="250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/>
          </w:tcPr>
          <w:p w14:paraId="2614F5EF" w14:textId="3352817E" w:rsidR="0015656D" w:rsidRPr="005F24EA" w:rsidRDefault="0015656D" w:rsidP="00C25680">
            <w:pPr>
              <w:pStyle w:val="Heading8"/>
              <w:jc w:val="left"/>
              <w:rPr>
                <w:color w:val="1F497D" w:themeColor="text2"/>
                <w:sz w:val="18"/>
                <w:szCs w:val="22"/>
              </w:rPr>
            </w:pPr>
            <w:r w:rsidRPr="005F24EA">
              <w:rPr>
                <w:color w:val="1F497D" w:themeColor="text2"/>
                <w:sz w:val="18"/>
                <w:szCs w:val="22"/>
              </w:rPr>
              <w:t>AI Agent Use Cases</w:t>
            </w:r>
            <w:r w:rsidR="00D909F7" w:rsidRPr="005F24EA">
              <w:rPr>
                <w:color w:val="1F497D" w:themeColor="text2"/>
                <w:sz w:val="18"/>
                <w:szCs w:val="22"/>
              </w:rPr>
              <w:t xml:space="preserve"> (14 tdocs)</w:t>
            </w:r>
          </w:p>
        </w:tc>
      </w:tr>
      <w:tr w:rsidR="0015656D" w:rsidRPr="005F24EA" w14:paraId="668C92F3" w14:textId="77777777" w:rsidTr="002B164F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E79E29" w14:textId="77777777" w:rsidR="0015656D" w:rsidRPr="005F24EA" w:rsidRDefault="0015656D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AB6317" w14:textId="5EA77D8B" w:rsidR="0015656D" w:rsidRPr="005F24EA" w:rsidRDefault="00D11D72" w:rsidP="00C25680">
            <w:pPr>
              <w:snapToGrid w:val="0"/>
              <w:spacing w:after="0" w:line="240" w:lineRule="auto"/>
            </w:pPr>
            <w:hyperlink r:id="rId34" w:history="1">
              <w:r w:rsidRPr="005F24EA">
                <w:rPr>
                  <w:rStyle w:val="Hyperlink"/>
                  <w:rFonts w:cs="Arial"/>
                </w:rPr>
                <w:t>S1-250045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0514D1" w14:textId="77777777" w:rsidR="0015656D" w:rsidRPr="005F24EA" w:rsidRDefault="0015656D" w:rsidP="00C25680">
            <w:pPr>
              <w:snapToGrid w:val="0"/>
              <w:spacing w:after="0" w:line="240" w:lineRule="auto"/>
            </w:pPr>
            <w:r w:rsidRPr="005F24EA">
              <w:t>ZTE, China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FC56E4" w14:textId="77777777" w:rsidR="0015656D" w:rsidRPr="005F24EA" w:rsidRDefault="0015656D" w:rsidP="00C25680">
            <w:pPr>
              <w:snapToGrid w:val="0"/>
              <w:spacing w:after="0" w:line="240" w:lineRule="auto"/>
            </w:pPr>
            <w:r w:rsidRPr="005F24EA">
              <w:t>Use case on big events assurance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9E45CF" w14:textId="6E2DA822" w:rsidR="0015656D" w:rsidRPr="005F24EA" w:rsidRDefault="002B164F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F24EA">
              <w:rPr>
                <w:rFonts w:eastAsia="Times New Roman" w:cs="Arial"/>
                <w:szCs w:val="18"/>
                <w:lang w:eastAsia="ar-SA"/>
              </w:rPr>
              <w:t xml:space="preserve">Revised </w:t>
            </w:r>
            <w:hyperlink r:id="rId35" w:history="1">
              <w:r w:rsidR="00D11D72" w:rsidRPr="005F24EA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S1-250704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E8F85B" w14:textId="748BB0BF" w:rsidR="0015656D" w:rsidRPr="005F24EA" w:rsidRDefault="0015656D" w:rsidP="00C2568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B164F" w:rsidRPr="005F24EA" w14:paraId="173D3F52" w14:textId="77777777" w:rsidTr="0081046D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23244F" w14:textId="77777777" w:rsidR="002B164F" w:rsidRPr="005F24EA" w:rsidRDefault="002B164F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349B41" w14:textId="135C66A3" w:rsidR="002B164F" w:rsidRPr="005F24EA" w:rsidRDefault="00D11D72" w:rsidP="00C25680">
            <w:pPr>
              <w:snapToGrid w:val="0"/>
              <w:spacing w:after="0" w:line="240" w:lineRule="auto"/>
            </w:pPr>
            <w:hyperlink r:id="rId36" w:history="1">
              <w:r w:rsidRPr="005F24EA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S1-250704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34DB10" w14:textId="77777777" w:rsidR="002B164F" w:rsidRPr="005F24EA" w:rsidRDefault="002B164F" w:rsidP="00C25680">
            <w:pPr>
              <w:snapToGrid w:val="0"/>
              <w:spacing w:after="0" w:line="240" w:lineRule="auto"/>
            </w:pPr>
            <w:r w:rsidRPr="005F24EA">
              <w:t>ZTE, China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C4D579" w14:textId="77777777" w:rsidR="002B164F" w:rsidRPr="005F24EA" w:rsidRDefault="002B164F" w:rsidP="00C25680">
            <w:pPr>
              <w:snapToGrid w:val="0"/>
              <w:spacing w:after="0" w:line="240" w:lineRule="auto"/>
            </w:pPr>
            <w:r w:rsidRPr="005F24EA">
              <w:t>Use case on big events assurance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3E4293" w14:textId="3E3078AC" w:rsidR="002B164F" w:rsidRPr="005F24EA" w:rsidRDefault="000672C6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Revised in </w:t>
            </w:r>
            <w:hyperlink r:id="rId37" w:history="1">
              <w:r w:rsidR="00261A7D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S1-250752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8CBD0C" w14:textId="7AED70F1" w:rsidR="002B164F" w:rsidRPr="005F24EA" w:rsidRDefault="002B164F" w:rsidP="00C2568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38" w:history="1">
              <w:r w:rsidR="00D11D72" w:rsidRPr="005F24EA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S1-250045</w:t>
              </w:r>
            </w:hyperlink>
          </w:p>
        </w:tc>
      </w:tr>
      <w:tr w:rsidR="00261A7D" w:rsidRPr="005F24EA" w14:paraId="29C3BE37" w14:textId="77777777" w:rsidTr="00FB58F7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946106" w14:textId="77777777" w:rsidR="00261A7D" w:rsidRPr="005F24EA" w:rsidRDefault="00261A7D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5B07F6" w14:textId="494D7114" w:rsidR="00261A7D" w:rsidRPr="005F24EA" w:rsidRDefault="00261A7D" w:rsidP="00EA284F">
            <w:pPr>
              <w:snapToGrid w:val="0"/>
              <w:spacing w:after="0" w:line="240" w:lineRule="auto"/>
            </w:pPr>
            <w:hyperlink r:id="rId39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S1-250752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4D27AF" w14:textId="77777777" w:rsidR="00261A7D" w:rsidRPr="005F24EA" w:rsidRDefault="00261A7D" w:rsidP="00EA284F">
            <w:pPr>
              <w:snapToGrid w:val="0"/>
              <w:spacing w:after="0" w:line="240" w:lineRule="auto"/>
            </w:pPr>
            <w:r w:rsidRPr="005F24EA">
              <w:t>ZTE, China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F82AB4" w14:textId="77777777" w:rsidR="00261A7D" w:rsidRPr="005F24EA" w:rsidRDefault="00261A7D" w:rsidP="00EA284F">
            <w:pPr>
              <w:snapToGrid w:val="0"/>
              <w:spacing w:after="0" w:line="240" w:lineRule="auto"/>
            </w:pPr>
            <w:r w:rsidRPr="005F24EA">
              <w:t>Use case on big events assurance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8B3C31" w14:textId="1DDB3012" w:rsidR="00261A7D" w:rsidRPr="005F24EA" w:rsidRDefault="00C43CBD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Revised in </w:t>
            </w:r>
            <w:hyperlink r:id="rId40" w:history="1">
              <w:r w:rsidR="00FB58F7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S1-250788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DB9E3B" w14:textId="77777777" w:rsidR="00261A7D" w:rsidRDefault="00261A7D" w:rsidP="00EA284F">
            <w:pPr>
              <w:spacing w:after="0" w:line="240" w:lineRule="auto"/>
            </w:pPr>
            <w:r w:rsidRPr="005F24EA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41" w:history="1">
              <w:r w:rsidRPr="005F24EA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S1-250045</w:t>
              </w:r>
            </w:hyperlink>
          </w:p>
          <w:p w14:paraId="6F9106EE" w14:textId="4CA785E4" w:rsidR="00261A7D" w:rsidRPr="005F24EA" w:rsidRDefault="00261A7D" w:rsidP="00EA284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t xml:space="preserve">Revision of </w:t>
            </w:r>
            <w:hyperlink r:id="rId42" w:history="1">
              <w:r w:rsidRPr="005F24EA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S1-250704</w:t>
              </w:r>
            </w:hyperlink>
          </w:p>
        </w:tc>
      </w:tr>
      <w:tr w:rsidR="00FB58F7" w:rsidRPr="005F24EA" w14:paraId="4B587B25" w14:textId="77777777" w:rsidTr="00EA284F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6267B" w14:textId="77777777" w:rsidR="00FB58F7" w:rsidRPr="005F24EA" w:rsidRDefault="00FB58F7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F32B1" w14:textId="3A384CB8" w:rsidR="00FB58F7" w:rsidRPr="005F24EA" w:rsidRDefault="00FB58F7" w:rsidP="00EA284F">
            <w:pPr>
              <w:snapToGrid w:val="0"/>
              <w:spacing w:after="0" w:line="240" w:lineRule="auto"/>
            </w:pPr>
            <w:hyperlink r:id="rId43" w:history="1">
              <w:r>
                <w:rPr>
                  <w:rStyle w:val="Hyperlink"/>
                </w:rPr>
                <w:t>S1-250788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8B3CD" w14:textId="77777777" w:rsidR="00FB58F7" w:rsidRPr="005F24EA" w:rsidRDefault="00FB58F7" w:rsidP="00EA284F">
            <w:pPr>
              <w:snapToGrid w:val="0"/>
              <w:spacing w:after="0" w:line="240" w:lineRule="auto"/>
            </w:pPr>
            <w:r w:rsidRPr="005F24EA">
              <w:t>ZTE, China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690EB" w14:textId="77777777" w:rsidR="00FB58F7" w:rsidRPr="005F24EA" w:rsidRDefault="00FB58F7" w:rsidP="00EA284F">
            <w:pPr>
              <w:snapToGrid w:val="0"/>
              <w:spacing w:after="0" w:line="240" w:lineRule="auto"/>
            </w:pPr>
            <w:r w:rsidRPr="005F24EA">
              <w:t>Use case on big events assurance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27239" w14:textId="7CCFF51B" w:rsidR="00FB58F7" w:rsidRPr="005F24EA" w:rsidRDefault="00FB58F7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4A8EE" w14:textId="77777777" w:rsidR="00FB58F7" w:rsidRDefault="00FB58F7" w:rsidP="00EA284F">
            <w:pPr>
              <w:spacing w:after="0" w:line="240" w:lineRule="auto"/>
            </w:pPr>
            <w:r w:rsidRPr="005F24EA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44" w:history="1">
              <w:r w:rsidRPr="005F24EA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S1-250045</w:t>
              </w:r>
            </w:hyperlink>
          </w:p>
          <w:p w14:paraId="4B2632B7" w14:textId="77777777" w:rsidR="00FB58F7" w:rsidRDefault="00FB58F7" w:rsidP="00EA284F">
            <w:pPr>
              <w:spacing w:after="0" w:line="240" w:lineRule="auto"/>
            </w:pPr>
            <w:r>
              <w:t xml:space="preserve">Revision of </w:t>
            </w:r>
            <w:hyperlink r:id="rId45" w:history="1">
              <w:r w:rsidRPr="005F24EA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S1-250704</w:t>
              </w:r>
            </w:hyperlink>
          </w:p>
          <w:p w14:paraId="4031A374" w14:textId="5A3DC5CB" w:rsidR="00FB58F7" w:rsidRPr="005F24EA" w:rsidRDefault="00FB58F7" w:rsidP="00EA284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t xml:space="preserve">Revision of </w:t>
            </w:r>
            <w:hyperlink r:id="rId46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S1-250752</w:t>
              </w:r>
            </w:hyperlink>
          </w:p>
        </w:tc>
      </w:tr>
      <w:tr w:rsidR="0015656D" w:rsidRPr="005F24EA" w14:paraId="4ED3CE46" w14:textId="77777777" w:rsidTr="00C25680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EE5097" w14:textId="77777777" w:rsidR="0015656D" w:rsidRPr="005F24EA" w:rsidRDefault="0015656D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96824E" w14:textId="175B7BB3" w:rsidR="0015656D" w:rsidRPr="005F24EA" w:rsidRDefault="00D11D72" w:rsidP="00C25680">
            <w:pPr>
              <w:snapToGrid w:val="0"/>
              <w:spacing w:after="0" w:line="240" w:lineRule="auto"/>
            </w:pPr>
            <w:hyperlink r:id="rId47" w:history="1">
              <w:r w:rsidRPr="005F24EA">
                <w:rPr>
                  <w:rStyle w:val="Hyperlink"/>
                  <w:rFonts w:cs="Arial"/>
                </w:rPr>
                <w:t>S1-250083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11AED2" w14:textId="77777777" w:rsidR="0015656D" w:rsidRPr="005F24EA" w:rsidRDefault="0015656D" w:rsidP="00C25680">
            <w:pPr>
              <w:snapToGrid w:val="0"/>
              <w:spacing w:after="0" w:line="240" w:lineRule="auto"/>
            </w:pPr>
            <w:r w:rsidRPr="005F24EA">
              <w:t>Rakuten Mobile, Inc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6C88E0" w14:textId="77777777" w:rsidR="0015656D" w:rsidRPr="005F24EA" w:rsidRDefault="0015656D" w:rsidP="00C25680">
            <w:pPr>
              <w:snapToGrid w:val="0"/>
              <w:spacing w:after="0" w:line="240" w:lineRule="auto"/>
            </w:pPr>
            <w:r w:rsidRPr="005F24EA">
              <w:t>Use case on 6G AI Agent Collaboration with Third-Party AI Agent using LLM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CBEA5E" w14:textId="372F73F1" w:rsidR="0015656D" w:rsidRPr="005F24EA" w:rsidRDefault="0015656D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F24EA">
              <w:rPr>
                <w:rFonts w:eastAsia="Times New Roman" w:cs="Arial"/>
                <w:szCs w:val="18"/>
                <w:lang w:eastAsia="ar-SA"/>
              </w:rPr>
              <w:t xml:space="preserve">Revised to </w:t>
            </w:r>
            <w:hyperlink r:id="rId48" w:history="1">
              <w:r w:rsidR="00D11D72" w:rsidRPr="005F24EA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S1-250335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EAEEB2" w14:textId="77777777" w:rsidR="0015656D" w:rsidRPr="005F24EA" w:rsidRDefault="0015656D" w:rsidP="00C2568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5656D" w:rsidRPr="005F24EA" w14:paraId="3CF7ED6F" w14:textId="77777777" w:rsidTr="00C25680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9D2255" w14:textId="77777777" w:rsidR="0015656D" w:rsidRPr="005F24EA" w:rsidRDefault="0015656D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3AD49E" w14:textId="1DA830F4" w:rsidR="0015656D" w:rsidRPr="005F24EA" w:rsidRDefault="00D11D72" w:rsidP="00C25680">
            <w:pPr>
              <w:snapToGrid w:val="0"/>
              <w:spacing w:after="0" w:line="240" w:lineRule="auto"/>
              <w:rPr>
                <w:rFonts w:cs="Arial"/>
              </w:rPr>
            </w:pPr>
            <w:hyperlink r:id="rId49" w:history="1">
              <w:r w:rsidRPr="005F24EA">
                <w:rPr>
                  <w:rStyle w:val="Hyperlink"/>
                  <w:rFonts w:cs="Arial"/>
                </w:rPr>
                <w:t>S1-250335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FBA504" w14:textId="77777777" w:rsidR="0015656D" w:rsidRPr="005F24EA" w:rsidRDefault="0015656D" w:rsidP="00C25680">
            <w:pPr>
              <w:snapToGrid w:val="0"/>
              <w:spacing w:after="0" w:line="240" w:lineRule="auto"/>
            </w:pPr>
            <w:r w:rsidRPr="005F24EA">
              <w:t>Rakuten Mobile, Inc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F64858" w14:textId="77777777" w:rsidR="0015656D" w:rsidRPr="005F24EA" w:rsidRDefault="0015656D" w:rsidP="00C25680">
            <w:pPr>
              <w:snapToGrid w:val="0"/>
              <w:spacing w:after="0" w:line="240" w:lineRule="auto"/>
            </w:pPr>
            <w:r w:rsidRPr="005F24EA">
              <w:t>Use case on 6G AI Agent Collaboration with Third-Party AI Agent using LLM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423328" w14:textId="5893F37C" w:rsidR="0015656D" w:rsidRPr="005F24EA" w:rsidRDefault="0015656D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F24EA">
              <w:rPr>
                <w:rFonts w:eastAsia="Times New Roman" w:cs="Arial"/>
                <w:szCs w:val="18"/>
                <w:lang w:eastAsia="ar-SA"/>
              </w:rPr>
              <w:t xml:space="preserve">Revised to </w:t>
            </w:r>
            <w:hyperlink r:id="rId50" w:history="1">
              <w:r w:rsidR="00D11D72" w:rsidRPr="005F24EA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S1-250340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B1618A" w14:textId="30A9CFA5" w:rsidR="0015656D" w:rsidRPr="005F24EA" w:rsidRDefault="0015656D" w:rsidP="00C2568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51" w:history="1">
              <w:r w:rsidR="00D11D72" w:rsidRPr="005F24EA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S1-250083</w:t>
              </w:r>
            </w:hyperlink>
            <w:r w:rsidRPr="005F24EA">
              <w:rPr>
                <w:rFonts w:eastAsia="Arial Unicode MS" w:cs="Arial"/>
                <w:szCs w:val="18"/>
                <w:lang w:eastAsia="ar-SA"/>
              </w:rPr>
              <w:t>.</w:t>
            </w:r>
          </w:p>
        </w:tc>
      </w:tr>
      <w:tr w:rsidR="0015656D" w:rsidRPr="005F24EA" w14:paraId="43DDA2FD" w14:textId="77777777" w:rsidTr="00B474C8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5C905F" w14:textId="77777777" w:rsidR="0015656D" w:rsidRPr="005F24EA" w:rsidRDefault="0015656D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1B4636" w14:textId="705208AF" w:rsidR="0015656D" w:rsidRPr="005F24EA" w:rsidRDefault="00D11D72" w:rsidP="00C25680">
            <w:pPr>
              <w:snapToGrid w:val="0"/>
              <w:spacing w:after="0" w:line="240" w:lineRule="auto"/>
              <w:rPr>
                <w:rFonts w:cs="Arial"/>
              </w:rPr>
            </w:pPr>
            <w:hyperlink r:id="rId52" w:history="1">
              <w:r w:rsidRPr="005F24EA">
                <w:rPr>
                  <w:rStyle w:val="Hyperlink"/>
                  <w:rFonts w:cs="Arial"/>
                </w:rPr>
                <w:t>S1-250340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6133DA" w14:textId="77777777" w:rsidR="0015656D" w:rsidRPr="005F24EA" w:rsidRDefault="0015656D" w:rsidP="00C25680">
            <w:pPr>
              <w:snapToGrid w:val="0"/>
              <w:spacing w:after="0" w:line="240" w:lineRule="auto"/>
            </w:pPr>
            <w:r w:rsidRPr="005F24EA">
              <w:t>Rakuten Mobile, Inc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0EE872" w14:textId="77777777" w:rsidR="0015656D" w:rsidRPr="005F24EA" w:rsidRDefault="0015656D" w:rsidP="00C25680">
            <w:pPr>
              <w:snapToGrid w:val="0"/>
              <w:spacing w:after="0" w:line="240" w:lineRule="auto"/>
            </w:pPr>
            <w:r w:rsidRPr="005F24EA">
              <w:t>Use case on 6G AI Agent Collaboration with Third-Party AI Agent using LLM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F82460" w14:textId="16CB5259" w:rsidR="0015656D" w:rsidRPr="005F24EA" w:rsidRDefault="00B474C8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F24EA">
              <w:rPr>
                <w:rFonts w:eastAsia="Times New Roman" w:cs="Arial"/>
                <w:szCs w:val="18"/>
                <w:lang w:eastAsia="ar-SA"/>
              </w:rPr>
              <w:t xml:space="preserve">Revised to </w:t>
            </w:r>
            <w:hyperlink r:id="rId53" w:history="1">
              <w:r w:rsidR="00D11D72" w:rsidRPr="005F24EA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S1-250705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983661" w14:textId="040FD94C" w:rsidR="0015656D" w:rsidRPr="005F24EA" w:rsidRDefault="0015656D" w:rsidP="00C2568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i/>
                <w:szCs w:val="18"/>
                <w:lang w:eastAsia="ar-SA"/>
              </w:rPr>
              <w:t xml:space="preserve">Revision of </w:t>
            </w:r>
            <w:hyperlink r:id="rId54" w:history="1">
              <w:r w:rsidR="00D11D72" w:rsidRPr="005F24EA">
                <w:rPr>
                  <w:rStyle w:val="Hyperlink"/>
                  <w:rFonts w:eastAsia="Arial Unicode MS" w:cs="Arial"/>
                  <w:i/>
                  <w:szCs w:val="18"/>
                  <w:lang w:eastAsia="ar-SA"/>
                </w:rPr>
                <w:t>S1-250083</w:t>
              </w:r>
            </w:hyperlink>
            <w:r w:rsidRPr="005F24EA">
              <w:rPr>
                <w:rFonts w:eastAsia="Arial Unicode MS" w:cs="Arial"/>
                <w:i/>
                <w:szCs w:val="18"/>
                <w:lang w:eastAsia="ar-SA"/>
              </w:rPr>
              <w:t>.</w:t>
            </w:r>
          </w:p>
          <w:p w14:paraId="1580DF2F" w14:textId="7EB4D0DB" w:rsidR="0015656D" w:rsidRPr="005F24EA" w:rsidRDefault="0015656D" w:rsidP="00C2568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55" w:history="1">
              <w:r w:rsidR="00D11D72" w:rsidRPr="005F24EA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S1-250335</w:t>
              </w:r>
            </w:hyperlink>
            <w:r w:rsidRPr="005F24EA">
              <w:rPr>
                <w:rFonts w:eastAsia="Arial Unicode MS" w:cs="Arial"/>
                <w:szCs w:val="18"/>
                <w:lang w:eastAsia="ar-SA"/>
              </w:rPr>
              <w:t>.</w:t>
            </w:r>
          </w:p>
          <w:p w14:paraId="7F6AEB9B" w14:textId="35641873" w:rsidR="00110DEB" w:rsidRPr="005F24EA" w:rsidRDefault="00110DEB" w:rsidP="00C2568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474C8" w:rsidRPr="005F24EA" w14:paraId="580DC23B" w14:textId="77777777" w:rsidTr="00200E19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01AF30" w14:textId="77777777" w:rsidR="00B474C8" w:rsidRPr="005F24EA" w:rsidRDefault="00B474C8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AAA41F" w14:textId="62A51D3A" w:rsidR="00B474C8" w:rsidRPr="005F24EA" w:rsidRDefault="00D11D72" w:rsidP="00C25680">
            <w:pPr>
              <w:snapToGrid w:val="0"/>
              <w:spacing w:after="0" w:line="240" w:lineRule="auto"/>
              <w:rPr>
                <w:rFonts w:cs="Arial"/>
              </w:rPr>
            </w:pPr>
            <w:hyperlink r:id="rId56" w:history="1">
              <w:r w:rsidRPr="005F24EA">
                <w:rPr>
                  <w:rStyle w:val="Hyperlink"/>
                  <w:rFonts w:cs="Arial"/>
                </w:rPr>
                <w:t>S1-250705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671160" w14:textId="77777777" w:rsidR="00B474C8" w:rsidRPr="005F24EA" w:rsidRDefault="00B474C8" w:rsidP="00C25680">
            <w:pPr>
              <w:snapToGrid w:val="0"/>
              <w:spacing w:after="0" w:line="240" w:lineRule="auto"/>
            </w:pPr>
            <w:r w:rsidRPr="005F24EA">
              <w:t>Rakuten Mobile, Inc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128117" w14:textId="77777777" w:rsidR="00B474C8" w:rsidRPr="005F24EA" w:rsidRDefault="00B474C8" w:rsidP="00C25680">
            <w:pPr>
              <w:snapToGrid w:val="0"/>
              <w:spacing w:after="0" w:line="240" w:lineRule="auto"/>
            </w:pPr>
            <w:r w:rsidRPr="005F24EA">
              <w:t>Use case on 6G AI Agent Collaboration with Third-Party AI Agent using LLM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EF3ACD" w14:textId="333D9941" w:rsidR="00B474C8" w:rsidRPr="005F24EA" w:rsidRDefault="00810104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Revised in </w:t>
            </w:r>
            <w:hyperlink r:id="rId57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S1-250772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AFB672" w14:textId="1C41D964" w:rsidR="00B474C8" w:rsidRPr="005F24EA" w:rsidRDefault="00B474C8" w:rsidP="00C2568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i/>
                <w:szCs w:val="18"/>
                <w:lang w:eastAsia="ar-SA"/>
              </w:rPr>
              <w:t xml:space="preserve">Revision of </w:t>
            </w:r>
            <w:hyperlink r:id="rId58" w:history="1">
              <w:r w:rsidR="00D11D72" w:rsidRPr="005F24EA">
                <w:rPr>
                  <w:rStyle w:val="Hyperlink"/>
                  <w:rFonts w:eastAsia="Arial Unicode MS" w:cs="Arial"/>
                  <w:i/>
                  <w:szCs w:val="18"/>
                  <w:lang w:eastAsia="ar-SA"/>
                </w:rPr>
                <w:t>S1-250083</w:t>
              </w:r>
            </w:hyperlink>
            <w:r w:rsidRPr="005F24EA">
              <w:rPr>
                <w:rFonts w:eastAsia="Arial Unicode MS" w:cs="Arial"/>
                <w:i/>
                <w:szCs w:val="18"/>
                <w:lang w:eastAsia="ar-SA"/>
              </w:rPr>
              <w:t>.</w:t>
            </w:r>
          </w:p>
          <w:p w14:paraId="19F70371" w14:textId="5E6FA980" w:rsidR="00B474C8" w:rsidRPr="005F24EA" w:rsidRDefault="00B474C8" w:rsidP="00C2568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59" w:history="1">
              <w:r w:rsidR="00D11D72" w:rsidRPr="005F24EA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S1-250335</w:t>
              </w:r>
            </w:hyperlink>
            <w:r w:rsidRPr="005F24EA">
              <w:rPr>
                <w:rFonts w:eastAsia="Arial Unicode MS" w:cs="Arial"/>
                <w:szCs w:val="18"/>
                <w:lang w:eastAsia="ar-SA"/>
              </w:rPr>
              <w:t>.</w:t>
            </w:r>
          </w:p>
          <w:p w14:paraId="344BB93A" w14:textId="17EB4046" w:rsidR="00B474C8" w:rsidRPr="005F24EA" w:rsidRDefault="00B474C8" w:rsidP="00C2568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szCs w:val="18"/>
                <w:lang w:eastAsia="ar-SA"/>
              </w:rPr>
              <w:t xml:space="preserve">Revised of </w:t>
            </w:r>
            <w:hyperlink r:id="rId60" w:history="1">
              <w:r w:rsidR="00D11D72" w:rsidRPr="005F24EA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S1-250340</w:t>
              </w:r>
            </w:hyperlink>
          </w:p>
        </w:tc>
      </w:tr>
      <w:tr w:rsidR="00810104" w:rsidRPr="005F24EA" w14:paraId="1BC21FEA" w14:textId="77777777" w:rsidTr="00C318CD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0A44EC" w14:textId="77777777" w:rsidR="00810104" w:rsidRPr="005F24EA" w:rsidRDefault="00810104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02C61C" w14:textId="4F05E8F4" w:rsidR="00810104" w:rsidRPr="005F24EA" w:rsidRDefault="00810104" w:rsidP="00EA284F">
            <w:pPr>
              <w:snapToGrid w:val="0"/>
              <w:spacing w:after="0" w:line="240" w:lineRule="auto"/>
              <w:rPr>
                <w:rFonts w:cs="Arial"/>
              </w:rPr>
            </w:pPr>
            <w:hyperlink r:id="rId61" w:history="1">
              <w:r>
                <w:rPr>
                  <w:rStyle w:val="Hyperlink"/>
                  <w:rFonts w:cs="Arial"/>
                </w:rPr>
                <w:t>S1-250772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76F8BD" w14:textId="77777777" w:rsidR="00810104" w:rsidRPr="005F24EA" w:rsidRDefault="00810104" w:rsidP="00EA284F">
            <w:pPr>
              <w:snapToGrid w:val="0"/>
              <w:spacing w:after="0" w:line="240" w:lineRule="auto"/>
            </w:pPr>
            <w:r w:rsidRPr="005F24EA">
              <w:t>Rakuten Mobile, Inc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3138F6" w14:textId="77777777" w:rsidR="00810104" w:rsidRPr="005F24EA" w:rsidRDefault="00810104" w:rsidP="00EA284F">
            <w:pPr>
              <w:snapToGrid w:val="0"/>
              <w:spacing w:after="0" w:line="240" w:lineRule="auto"/>
            </w:pPr>
            <w:r w:rsidRPr="005F24EA">
              <w:t>Use case on 6G AI Agent Collaboration with Third-Party AI Agent using LLM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630817" w14:textId="3CF48C23" w:rsidR="00810104" w:rsidRPr="005F24EA" w:rsidRDefault="005E2D10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Revised in </w:t>
            </w:r>
            <w:hyperlink r:id="rId62" w:history="1">
              <w:r w:rsidR="00C318CD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S1-250790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3A2236" w14:textId="77777777" w:rsidR="00810104" w:rsidRPr="005F24EA" w:rsidRDefault="00810104" w:rsidP="00EA284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i/>
                <w:szCs w:val="18"/>
                <w:lang w:eastAsia="ar-SA"/>
              </w:rPr>
              <w:t xml:space="preserve">Revision of </w:t>
            </w:r>
            <w:hyperlink r:id="rId63" w:history="1">
              <w:r w:rsidRPr="005F24EA">
                <w:rPr>
                  <w:rStyle w:val="Hyperlink"/>
                  <w:rFonts w:eastAsia="Arial Unicode MS" w:cs="Arial"/>
                  <w:i/>
                  <w:szCs w:val="18"/>
                  <w:lang w:eastAsia="ar-SA"/>
                </w:rPr>
                <w:t>S1-250083</w:t>
              </w:r>
            </w:hyperlink>
            <w:r w:rsidRPr="005F24EA">
              <w:rPr>
                <w:rFonts w:eastAsia="Arial Unicode MS" w:cs="Arial"/>
                <w:i/>
                <w:szCs w:val="18"/>
                <w:lang w:eastAsia="ar-SA"/>
              </w:rPr>
              <w:t>.</w:t>
            </w:r>
          </w:p>
          <w:p w14:paraId="273F52E0" w14:textId="77777777" w:rsidR="00810104" w:rsidRPr="005F24EA" w:rsidRDefault="00810104" w:rsidP="00EA284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64" w:history="1">
              <w:r w:rsidRPr="005F24EA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S1-250335</w:t>
              </w:r>
            </w:hyperlink>
            <w:r w:rsidRPr="005F24EA">
              <w:rPr>
                <w:rFonts w:eastAsia="Arial Unicode MS" w:cs="Arial"/>
                <w:szCs w:val="18"/>
                <w:lang w:eastAsia="ar-SA"/>
              </w:rPr>
              <w:t>.</w:t>
            </w:r>
          </w:p>
          <w:p w14:paraId="435B2C5F" w14:textId="77777777" w:rsidR="00810104" w:rsidRPr="005F24EA" w:rsidRDefault="00810104" w:rsidP="00EA284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szCs w:val="18"/>
                <w:lang w:eastAsia="ar-SA"/>
              </w:rPr>
              <w:t xml:space="preserve">Revised of </w:t>
            </w:r>
            <w:hyperlink r:id="rId65" w:history="1">
              <w:r w:rsidRPr="005F24EA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S1-250340</w:t>
              </w:r>
            </w:hyperlink>
          </w:p>
        </w:tc>
      </w:tr>
      <w:tr w:rsidR="00C318CD" w:rsidRPr="005F24EA" w14:paraId="3346EA82" w14:textId="77777777" w:rsidTr="00EA284F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4C23E" w14:textId="77777777" w:rsidR="00C318CD" w:rsidRPr="005F24EA" w:rsidRDefault="00C318CD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CBD3C" w14:textId="76CFF99D" w:rsidR="00C318CD" w:rsidRPr="005F24EA" w:rsidRDefault="00C318CD" w:rsidP="00EA284F">
            <w:pPr>
              <w:snapToGrid w:val="0"/>
              <w:spacing w:after="0" w:line="240" w:lineRule="auto"/>
              <w:rPr>
                <w:rFonts w:cs="Arial"/>
              </w:rPr>
            </w:pPr>
            <w:hyperlink r:id="rId66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S1-250790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47240" w14:textId="77777777" w:rsidR="00C318CD" w:rsidRPr="005F24EA" w:rsidRDefault="00C318CD" w:rsidP="00EA284F">
            <w:pPr>
              <w:snapToGrid w:val="0"/>
              <w:spacing w:after="0" w:line="240" w:lineRule="auto"/>
            </w:pPr>
            <w:r w:rsidRPr="005F24EA">
              <w:t>Rakuten Mobile, Inc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FD7B8" w14:textId="77777777" w:rsidR="00C318CD" w:rsidRPr="005F24EA" w:rsidRDefault="00C318CD" w:rsidP="00EA284F">
            <w:pPr>
              <w:snapToGrid w:val="0"/>
              <w:spacing w:after="0" w:line="240" w:lineRule="auto"/>
            </w:pPr>
            <w:r w:rsidRPr="005F24EA">
              <w:t>Use case on 6G AI Agent Collaboration with Third-Party AI Agent using LLM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378D8" w14:textId="42496B11" w:rsidR="00C318CD" w:rsidRPr="005F24EA" w:rsidRDefault="00C318CD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FEFDB" w14:textId="77777777" w:rsidR="00C318CD" w:rsidRPr="005F24EA" w:rsidRDefault="00C318CD" w:rsidP="00EA284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i/>
                <w:szCs w:val="18"/>
                <w:lang w:eastAsia="ar-SA"/>
              </w:rPr>
              <w:t xml:space="preserve">Revision of </w:t>
            </w:r>
            <w:hyperlink r:id="rId67" w:history="1">
              <w:r w:rsidRPr="005F24EA">
                <w:rPr>
                  <w:rStyle w:val="Hyperlink"/>
                  <w:rFonts w:eastAsia="Arial Unicode MS" w:cs="Arial"/>
                  <w:i/>
                  <w:szCs w:val="18"/>
                  <w:lang w:eastAsia="ar-SA"/>
                </w:rPr>
                <w:t>S1-250083</w:t>
              </w:r>
            </w:hyperlink>
            <w:r w:rsidRPr="005F24EA">
              <w:rPr>
                <w:rFonts w:eastAsia="Arial Unicode MS" w:cs="Arial"/>
                <w:i/>
                <w:szCs w:val="18"/>
                <w:lang w:eastAsia="ar-SA"/>
              </w:rPr>
              <w:t>.</w:t>
            </w:r>
          </w:p>
          <w:p w14:paraId="236161ED" w14:textId="77777777" w:rsidR="00C318CD" w:rsidRPr="005F24EA" w:rsidRDefault="00C318CD" w:rsidP="00EA284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68" w:history="1">
              <w:r w:rsidRPr="005F24EA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S1-250335</w:t>
              </w:r>
            </w:hyperlink>
            <w:r w:rsidRPr="005F24EA">
              <w:rPr>
                <w:rFonts w:eastAsia="Arial Unicode MS" w:cs="Arial"/>
                <w:szCs w:val="18"/>
                <w:lang w:eastAsia="ar-SA"/>
              </w:rPr>
              <w:t>.</w:t>
            </w:r>
          </w:p>
          <w:p w14:paraId="4E19F45D" w14:textId="2B5AFC9C" w:rsidR="00C318CD" w:rsidRDefault="00C318CD" w:rsidP="00EA284F">
            <w:pPr>
              <w:spacing w:after="0" w:line="240" w:lineRule="auto"/>
            </w:pPr>
            <w:r>
              <w:t>Revision</w:t>
            </w:r>
            <w:r w:rsidRPr="005F24EA">
              <w:rPr>
                <w:rFonts w:eastAsia="Arial Unicode MS" w:cs="Arial"/>
                <w:szCs w:val="18"/>
                <w:lang w:eastAsia="ar-SA"/>
              </w:rPr>
              <w:t xml:space="preserve"> of </w:t>
            </w:r>
            <w:hyperlink r:id="rId69" w:history="1">
              <w:r w:rsidRPr="005F24EA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S1-250340</w:t>
              </w:r>
            </w:hyperlink>
          </w:p>
          <w:p w14:paraId="69F691DE" w14:textId="33C0AD43" w:rsidR="00C318CD" w:rsidRPr="005F24EA" w:rsidRDefault="00C318CD" w:rsidP="00EA284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t xml:space="preserve">Revision of </w:t>
            </w:r>
            <w:hyperlink r:id="rId70" w:history="1">
              <w:r>
                <w:rPr>
                  <w:rStyle w:val="Hyperlink"/>
                  <w:rFonts w:cs="Arial"/>
                </w:rPr>
                <w:t>S1-250772</w:t>
              </w:r>
            </w:hyperlink>
          </w:p>
        </w:tc>
      </w:tr>
      <w:tr w:rsidR="0015656D" w:rsidRPr="005F24EA" w14:paraId="1EC964E0" w14:textId="77777777" w:rsidTr="00B64E0E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C2A7F1" w14:textId="77777777" w:rsidR="0015656D" w:rsidRPr="005F24EA" w:rsidRDefault="0015656D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B18ED5" w14:textId="1267AA15" w:rsidR="0015656D" w:rsidRPr="005F24EA" w:rsidRDefault="00D11D72" w:rsidP="00C25680">
            <w:pPr>
              <w:snapToGrid w:val="0"/>
              <w:spacing w:after="0" w:line="240" w:lineRule="auto"/>
            </w:pPr>
            <w:hyperlink r:id="rId71" w:history="1">
              <w:r w:rsidRPr="005F24EA">
                <w:rPr>
                  <w:rStyle w:val="Hyperlink"/>
                  <w:rFonts w:cs="Arial"/>
                </w:rPr>
                <w:t>S1-250116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C169C2" w14:textId="77777777" w:rsidR="0015656D" w:rsidRPr="005F24EA" w:rsidRDefault="0015656D" w:rsidP="00C25680">
            <w:pPr>
              <w:snapToGrid w:val="0"/>
              <w:spacing w:after="0" w:line="240" w:lineRule="auto"/>
            </w:pPr>
            <w:r w:rsidRPr="005F24EA">
              <w:t xml:space="preserve">China Mobile, China </w:t>
            </w:r>
            <w:proofErr w:type="gramStart"/>
            <w:r w:rsidRPr="005F24EA">
              <w:t>Mobile(</w:t>
            </w:r>
            <w:proofErr w:type="gramEnd"/>
            <w:r w:rsidRPr="005F24EA">
              <w:t>Hangzhou) Inf., ETRI, 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02EBEC" w14:textId="77777777" w:rsidR="0015656D" w:rsidRPr="005F24EA" w:rsidRDefault="0015656D" w:rsidP="00C25680">
            <w:pPr>
              <w:snapToGrid w:val="0"/>
              <w:spacing w:after="0" w:line="240" w:lineRule="auto"/>
            </w:pPr>
            <w:r w:rsidRPr="005F24EA">
              <w:t>Use case on multiple user AI-</w:t>
            </w:r>
            <w:proofErr w:type="gramStart"/>
            <w:r w:rsidRPr="005F24EA">
              <w:t>Agents</w:t>
            </w:r>
            <w:proofErr w:type="gramEnd"/>
            <w:r w:rsidRPr="005F24EA">
              <w:t xml:space="preserve"> communication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21C2A1" w14:textId="1DEF2F55" w:rsidR="0015656D" w:rsidRPr="005F24EA" w:rsidRDefault="00B64E0E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szCs w:val="18"/>
                <w:lang w:eastAsia="ar-SA"/>
              </w:rPr>
              <w:t xml:space="preserve">Revised to </w:t>
            </w:r>
            <w:hyperlink r:id="rId72" w:history="1">
              <w:r w:rsidR="00D11D72" w:rsidRPr="005F24EA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S1-250706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348B1A" w14:textId="0EE4002E" w:rsidR="0015656D" w:rsidRPr="005F24EA" w:rsidRDefault="0015656D" w:rsidP="00C2568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64E0E" w:rsidRPr="005F24EA" w14:paraId="1A1CCF77" w14:textId="77777777" w:rsidTr="00F81648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B3807A" w14:textId="77777777" w:rsidR="00B64E0E" w:rsidRPr="005F24EA" w:rsidRDefault="00B64E0E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54A920" w14:textId="6308E65E" w:rsidR="00B64E0E" w:rsidRPr="005F24EA" w:rsidRDefault="00D11D72" w:rsidP="00C25680">
            <w:pPr>
              <w:snapToGrid w:val="0"/>
              <w:spacing w:after="0" w:line="240" w:lineRule="auto"/>
            </w:pPr>
            <w:hyperlink r:id="rId73" w:history="1">
              <w:r w:rsidRPr="005F24EA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S1-250706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E9248A" w14:textId="77777777" w:rsidR="00B64E0E" w:rsidRPr="005F24EA" w:rsidRDefault="00B64E0E" w:rsidP="00C25680">
            <w:pPr>
              <w:snapToGrid w:val="0"/>
              <w:spacing w:after="0" w:line="240" w:lineRule="auto"/>
            </w:pPr>
            <w:r w:rsidRPr="005F24EA">
              <w:t xml:space="preserve">China Mobile, China </w:t>
            </w:r>
            <w:proofErr w:type="gramStart"/>
            <w:r w:rsidRPr="005F24EA">
              <w:t>Mobile(</w:t>
            </w:r>
            <w:proofErr w:type="gramEnd"/>
            <w:r w:rsidRPr="005F24EA">
              <w:t>Hangzhou) Inf., ETRI, 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2B9BF9" w14:textId="77777777" w:rsidR="00B64E0E" w:rsidRPr="005F24EA" w:rsidRDefault="00B64E0E" w:rsidP="00C25680">
            <w:pPr>
              <w:snapToGrid w:val="0"/>
              <w:spacing w:after="0" w:line="240" w:lineRule="auto"/>
            </w:pPr>
            <w:r w:rsidRPr="005F24EA">
              <w:t>Use case on multiple user AI-</w:t>
            </w:r>
            <w:proofErr w:type="gramStart"/>
            <w:r w:rsidRPr="005F24EA">
              <w:t>Agents</w:t>
            </w:r>
            <w:proofErr w:type="gramEnd"/>
            <w:r w:rsidRPr="005F24EA">
              <w:t xml:space="preserve"> communication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0B7121" w14:textId="79E285EA" w:rsidR="00B64E0E" w:rsidRPr="005F24EA" w:rsidRDefault="00C12715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Revised in </w:t>
            </w:r>
            <w:hyperlink r:id="rId74" w:history="1">
              <w:r w:rsidR="0032097A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S1-250753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FFD861" w14:textId="32D2A3B3" w:rsidR="00B64E0E" w:rsidRPr="005F24EA" w:rsidRDefault="00B64E0E" w:rsidP="00C2568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75" w:history="1">
              <w:r w:rsidR="00D11D72" w:rsidRPr="005F24EA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S1-250116</w:t>
              </w:r>
            </w:hyperlink>
          </w:p>
        </w:tc>
      </w:tr>
      <w:tr w:rsidR="0032097A" w:rsidRPr="005F24EA" w14:paraId="20DF13FD" w14:textId="77777777" w:rsidTr="009335EE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CCDCE4" w14:textId="77777777" w:rsidR="0032097A" w:rsidRPr="005F24EA" w:rsidRDefault="0032097A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42C3D2" w14:textId="6CEAB67E" w:rsidR="0032097A" w:rsidRPr="005F24EA" w:rsidRDefault="0032097A" w:rsidP="00EA284F">
            <w:pPr>
              <w:snapToGrid w:val="0"/>
              <w:spacing w:after="0" w:line="240" w:lineRule="auto"/>
            </w:pPr>
            <w:hyperlink r:id="rId76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S1-250753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5F3F32" w14:textId="77777777" w:rsidR="0032097A" w:rsidRPr="005F24EA" w:rsidRDefault="0032097A" w:rsidP="00EA284F">
            <w:pPr>
              <w:snapToGrid w:val="0"/>
              <w:spacing w:after="0" w:line="240" w:lineRule="auto"/>
            </w:pPr>
            <w:r w:rsidRPr="005F24EA">
              <w:t xml:space="preserve">China Mobile, China </w:t>
            </w:r>
            <w:proofErr w:type="gramStart"/>
            <w:r w:rsidRPr="005F24EA">
              <w:t>Mobile(</w:t>
            </w:r>
            <w:proofErr w:type="gramEnd"/>
            <w:r w:rsidRPr="005F24EA">
              <w:t>Hangzhou) Inf., ETRI, 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08329D" w14:textId="77777777" w:rsidR="0032097A" w:rsidRPr="005F24EA" w:rsidRDefault="0032097A" w:rsidP="00EA284F">
            <w:pPr>
              <w:snapToGrid w:val="0"/>
              <w:spacing w:after="0" w:line="240" w:lineRule="auto"/>
            </w:pPr>
            <w:r w:rsidRPr="005F24EA">
              <w:t>Use case on multiple user AI-</w:t>
            </w:r>
            <w:proofErr w:type="gramStart"/>
            <w:r w:rsidRPr="005F24EA">
              <w:t>Agents</w:t>
            </w:r>
            <w:proofErr w:type="gramEnd"/>
            <w:r w:rsidRPr="005F24EA">
              <w:t xml:space="preserve"> communication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8A7584" w14:textId="0D21E5A6" w:rsidR="0032097A" w:rsidRPr="005F24EA" w:rsidRDefault="0041553B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Revised in </w:t>
            </w:r>
            <w:hyperlink r:id="rId77" w:history="1">
              <w:r w:rsidR="009335EE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S1-250789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4EDA40" w14:textId="77777777" w:rsidR="0032097A" w:rsidRDefault="0032097A" w:rsidP="00EA284F">
            <w:pPr>
              <w:spacing w:after="0" w:line="240" w:lineRule="auto"/>
            </w:pPr>
            <w:r w:rsidRPr="005F24EA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78" w:history="1">
              <w:r w:rsidRPr="005F24EA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S1-250116</w:t>
              </w:r>
            </w:hyperlink>
          </w:p>
          <w:p w14:paraId="5BCB49E7" w14:textId="18ED01EB" w:rsidR="0032097A" w:rsidRPr="005F24EA" w:rsidRDefault="0032097A" w:rsidP="00EA284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t xml:space="preserve">Revision of </w:t>
            </w:r>
            <w:hyperlink r:id="rId79" w:history="1">
              <w:r w:rsidRPr="005F24EA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S1-250706</w:t>
              </w:r>
            </w:hyperlink>
          </w:p>
        </w:tc>
      </w:tr>
      <w:tr w:rsidR="009335EE" w:rsidRPr="005F24EA" w14:paraId="5E99E36C" w14:textId="77777777" w:rsidTr="00EA284F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E443F" w14:textId="77777777" w:rsidR="009335EE" w:rsidRPr="005F24EA" w:rsidRDefault="009335EE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D03F9" w14:textId="2B6FB3AE" w:rsidR="009335EE" w:rsidRPr="005F24EA" w:rsidRDefault="009335EE" w:rsidP="00EA284F">
            <w:pPr>
              <w:snapToGrid w:val="0"/>
              <w:spacing w:after="0" w:line="240" w:lineRule="auto"/>
            </w:pPr>
            <w:hyperlink r:id="rId80" w:history="1">
              <w:r>
                <w:rPr>
                  <w:rStyle w:val="Hyperlink"/>
                </w:rPr>
                <w:t>S1-250789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E2E30" w14:textId="77777777" w:rsidR="009335EE" w:rsidRPr="005F24EA" w:rsidRDefault="009335EE" w:rsidP="00EA284F">
            <w:pPr>
              <w:snapToGrid w:val="0"/>
              <w:spacing w:after="0" w:line="240" w:lineRule="auto"/>
            </w:pPr>
            <w:r w:rsidRPr="005F24EA">
              <w:t xml:space="preserve">China Mobile, China </w:t>
            </w:r>
            <w:proofErr w:type="gramStart"/>
            <w:r w:rsidRPr="005F24EA">
              <w:t>Mobile(</w:t>
            </w:r>
            <w:proofErr w:type="gramEnd"/>
            <w:r w:rsidRPr="005F24EA">
              <w:t>Hangzhou) Inf., ETRI, 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ED342" w14:textId="77777777" w:rsidR="009335EE" w:rsidRPr="005F24EA" w:rsidRDefault="009335EE" w:rsidP="00EA284F">
            <w:pPr>
              <w:snapToGrid w:val="0"/>
              <w:spacing w:after="0" w:line="240" w:lineRule="auto"/>
            </w:pPr>
            <w:r w:rsidRPr="005F24EA">
              <w:t>Use case on multiple user AI-</w:t>
            </w:r>
            <w:proofErr w:type="gramStart"/>
            <w:r w:rsidRPr="005F24EA">
              <w:t>Agents</w:t>
            </w:r>
            <w:proofErr w:type="gramEnd"/>
            <w:r w:rsidRPr="005F24EA">
              <w:t xml:space="preserve"> communication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B7380" w14:textId="1A733064" w:rsidR="009335EE" w:rsidRPr="005F24EA" w:rsidRDefault="009335EE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ADE40" w14:textId="77777777" w:rsidR="009335EE" w:rsidRDefault="009335EE" w:rsidP="00EA284F">
            <w:pPr>
              <w:spacing w:after="0" w:line="240" w:lineRule="auto"/>
            </w:pPr>
            <w:r w:rsidRPr="005F24EA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81" w:history="1">
              <w:r w:rsidRPr="005F24EA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S1-250116</w:t>
              </w:r>
            </w:hyperlink>
          </w:p>
          <w:p w14:paraId="30EF3E2C" w14:textId="77777777" w:rsidR="009335EE" w:rsidRDefault="009335EE" w:rsidP="00EA284F">
            <w:pPr>
              <w:spacing w:after="0" w:line="240" w:lineRule="auto"/>
            </w:pPr>
            <w:r>
              <w:t xml:space="preserve">Revision of </w:t>
            </w:r>
            <w:hyperlink r:id="rId82" w:history="1">
              <w:r w:rsidRPr="005F24EA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S1-250706</w:t>
              </w:r>
            </w:hyperlink>
          </w:p>
          <w:p w14:paraId="28CD148B" w14:textId="5AD05F6B" w:rsidR="009335EE" w:rsidRPr="005F24EA" w:rsidRDefault="009335EE" w:rsidP="00EA284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t xml:space="preserve">Revision of </w:t>
            </w:r>
            <w:hyperlink r:id="rId83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S1-250753</w:t>
              </w:r>
            </w:hyperlink>
          </w:p>
        </w:tc>
      </w:tr>
      <w:tr w:rsidR="0015656D" w:rsidRPr="005F24EA" w14:paraId="50B3AFCB" w14:textId="77777777" w:rsidTr="008D42B6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2FA597" w14:textId="77777777" w:rsidR="0015656D" w:rsidRPr="005F24EA" w:rsidRDefault="0015656D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F05EE2" w14:textId="71D0E046" w:rsidR="0015656D" w:rsidRPr="005F24EA" w:rsidRDefault="00D11D72" w:rsidP="00C25680">
            <w:pPr>
              <w:snapToGrid w:val="0"/>
              <w:spacing w:after="0" w:line="240" w:lineRule="auto"/>
            </w:pPr>
            <w:hyperlink r:id="rId84" w:history="1">
              <w:r w:rsidRPr="005F24EA">
                <w:rPr>
                  <w:rStyle w:val="Hyperlink"/>
                  <w:rFonts w:cs="Arial"/>
                </w:rPr>
                <w:t>S1-250154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74D374" w14:textId="77777777" w:rsidR="0015656D" w:rsidRPr="005F24EA" w:rsidRDefault="0015656D" w:rsidP="00C25680">
            <w:pPr>
              <w:snapToGrid w:val="0"/>
              <w:spacing w:after="0" w:line="240" w:lineRule="auto"/>
            </w:pPr>
            <w:r w:rsidRPr="005F24EA">
              <w:t>KT Corp.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E0CA54" w14:textId="77777777" w:rsidR="0015656D" w:rsidRPr="005F24EA" w:rsidRDefault="0015656D" w:rsidP="00C25680">
            <w:pPr>
              <w:snapToGrid w:val="0"/>
              <w:spacing w:after="0" w:line="240" w:lineRule="auto"/>
            </w:pPr>
            <w:r w:rsidRPr="005F24EA">
              <w:t>Use case on anti-spam filtering in a mobile network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BED368" w14:textId="7CE03371" w:rsidR="0015656D" w:rsidRPr="005F24EA" w:rsidRDefault="00AD3BA5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F24EA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C0FCEB" w14:textId="4171D01A" w:rsidR="0015656D" w:rsidRPr="005F24EA" w:rsidRDefault="0015656D" w:rsidP="00C2568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5656D" w:rsidRPr="005F24EA" w14:paraId="5E5F41C3" w14:textId="77777777" w:rsidTr="009E41A9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6BD238" w14:textId="77777777" w:rsidR="0015656D" w:rsidRPr="001C3C37" w:rsidRDefault="0015656D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C3C3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6C6F27" w14:textId="7C320BCD" w:rsidR="0015656D" w:rsidRPr="001C3C37" w:rsidRDefault="00D11D72" w:rsidP="00C25680">
            <w:pPr>
              <w:snapToGrid w:val="0"/>
              <w:spacing w:after="0" w:line="240" w:lineRule="auto"/>
            </w:pPr>
            <w:hyperlink r:id="rId85" w:history="1">
              <w:r w:rsidRPr="001C3C37">
                <w:rPr>
                  <w:rStyle w:val="Hyperlink"/>
                  <w:rFonts w:cs="Arial"/>
                </w:rPr>
                <w:t>S1-250174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F12FF2" w14:textId="77777777" w:rsidR="0015656D" w:rsidRPr="001C3C37" w:rsidRDefault="0015656D" w:rsidP="00C25680">
            <w:pPr>
              <w:snapToGrid w:val="0"/>
              <w:spacing w:after="0" w:line="240" w:lineRule="auto"/>
            </w:pPr>
            <w:r w:rsidRPr="001C3C37">
              <w:t>China Telecom, Huawei, ZTE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C9054C" w14:textId="77777777" w:rsidR="0015656D" w:rsidRPr="001C3C37" w:rsidRDefault="0015656D" w:rsidP="00C25680">
            <w:pPr>
              <w:snapToGrid w:val="0"/>
              <w:spacing w:after="0" w:line="240" w:lineRule="auto"/>
            </w:pPr>
            <w:r w:rsidRPr="001C3C37">
              <w:t xml:space="preserve">Use case on AI </w:t>
            </w:r>
            <w:proofErr w:type="gramStart"/>
            <w:r w:rsidRPr="001C3C37">
              <w:t>agent based</w:t>
            </w:r>
            <w:proofErr w:type="gramEnd"/>
            <w:r w:rsidRPr="001C3C37">
              <w:t xml:space="preserve"> AI service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DCF8CC" w14:textId="46AB5A68" w:rsidR="0015656D" w:rsidRPr="005F24EA" w:rsidRDefault="00195192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C3C37">
              <w:rPr>
                <w:rFonts w:eastAsia="Times New Roman" w:cs="Arial"/>
                <w:szCs w:val="18"/>
                <w:lang w:eastAsia="ar-SA"/>
              </w:rPr>
              <w:t xml:space="preserve">Revised in </w:t>
            </w:r>
            <w:hyperlink r:id="rId86" w:history="1">
              <w:r w:rsidR="001C3C37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S1-250750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4168D2" w14:textId="77777777" w:rsidR="0015656D" w:rsidRPr="005F24EA" w:rsidRDefault="0015656D" w:rsidP="00C2568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C3C37" w:rsidRPr="005F24EA" w14:paraId="7125364F" w14:textId="77777777" w:rsidTr="00EA284F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EA578" w14:textId="77777777" w:rsidR="001C3C37" w:rsidRPr="001C3C37" w:rsidRDefault="001C3C37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C3C3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ECB9B" w14:textId="076DB64C" w:rsidR="001C3C37" w:rsidRPr="001C3C37" w:rsidRDefault="001C3C37" w:rsidP="00EA284F">
            <w:pPr>
              <w:snapToGrid w:val="0"/>
              <w:spacing w:after="0" w:line="240" w:lineRule="auto"/>
            </w:pPr>
            <w:hyperlink r:id="rId87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S1-250750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5B913" w14:textId="77777777" w:rsidR="001C3C37" w:rsidRPr="001C3C37" w:rsidRDefault="001C3C37" w:rsidP="00EA284F">
            <w:pPr>
              <w:snapToGrid w:val="0"/>
              <w:spacing w:after="0" w:line="240" w:lineRule="auto"/>
            </w:pPr>
            <w:r w:rsidRPr="001C3C37">
              <w:t>China Telecom, Huawei, ZTE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9D77B" w14:textId="77777777" w:rsidR="001C3C37" w:rsidRPr="001C3C37" w:rsidRDefault="001C3C37" w:rsidP="00EA284F">
            <w:pPr>
              <w:snapToGrid w:val="0"/>
              <w:spacing w:after="0" w:line="240" w:lineRule="auto"/>
            </w:pPr>
            <w:r w:rsidRPr="001C3C37">
              <w:t xml:space="preserve">Use case on AI </w:t>
            </w:r>
            <w:proofErr w:type="gramStart"/>
            <w:r w:rsidRPr="001C3C37">
              <w:t>agent based</w:t>
            </w:r>
            <w:proofErr w:type="gramEnd"/>
            <w:r w:rsidRPr="001C3C37">
              <w:t xml:space="preserve"> AI service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C71C1" w14:textId="16F72E58" w:rsidR="001C3C37" w:rsidRPr="005F24EA" w:rsidRDefault="001C3C37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504C7" w14:textId="3180C12F" w:rsidR="001C3C37" w:rsidRPr="005F24EA" w:rsidRDefault="001C3C37" w:rsidP="00EA284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88" w:history="1">
              <w:r w:rsidRPr="001C3C37">
                <w:rPr>
                  <w:rStyle w:val="Hyperlink"/>
                  <w:rFonts w:cs="Arial"/>
                </w:rPr>
                <w:t>S1-250174</w:t>
              </w:r>
            </w:hyperlink>
          </w:p>
        </w:tc>
      </w:tr>
      <w:tr w:rsidR="0015656D" w:rsidRPr="005F24EA" w14:paraId="65B1D56F" w14:textId="77777777" w:rsidTr="00F627AF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6AD140" w14:textId="77777777" w:rsidR="0015656D" w:rsidRPr="005F24EA" w:rsidRDefault="0015656D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EA3DF2" w14:textId="6B735F57" w:rsidR="0015656D" w:rsidRPr="005F24EA" w:rsidRDefault="00D11D72" w:rsidP="00C25680">
            <w:pPr>
              <w:snapToGrid w:val="0"/>
              <w:spacing w:after="0" w:line="240" w:lineRule="auto"/>
            </w:pPr>
            <w:hyperlink r:id="rId89" w:history="1">
              <w:r w:rsidRPr="005F24EA">
                <w:rPr>
                  <w:rStyle w:val="Hyperlink"/>
                  <w:rFonts w:cs="Arial"/>
                </w:rPr>
                <w:t>S1-250175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574182" w14:textId="77777777" w:rsidR="0015656D" w:rsidRPr="005F24EA" w:rsidRDefault="0015656D" w:rsidP="00C25680">
            <w:pPr>
              <w:snapToGrid w:val="0"/>
              <w:spacing w:after="0" w:line="240" w:lineRule="auto"/>
            </w:pPr>
            <w:r w:rsidRPr="005F24EA">
              <w:t>LG Uplus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78F4D7" w14:textId="77777777" w:rsidR="0015656D" w:rsidRPr="005F24EA" w:rsidRDefault="0015656D" w:rsidP="00C25680">
            <w:pPr>
              <w:snapToGrid w:val="0"/>
              <w:spacing w:after="0" w:line="240" w:lineRule="auto"/>
            </w:pPr>
            <w:r w:rsidRPr="005F24EA">
              <w:t>Use case on Personal AI Agent communication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55A310" w14:textId="672BB47C" w:rsidR="0015656D" w:rsidRPr="005F24EA" w:rsidRDefault="00F627AF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F24EA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5D772D" w14:textId="77777777" w:rsidR="0015656D" w:rsidRPr="005F24EA" w:rsidRDefault="0015656D" w:rsidP="00C2568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5656D" w:rsidRPr="005F24EA" w14:paraId="2C2C4B47" w14:textId="77777777" w:rsidTr="00AF3411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55E63A" w14:textId="77777777" w:rsidR="0015656D" w:rsidRPr="005F24EA" w:rsidRDefault="0015656D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6E3648" w14:textId="05F19DAB" w:rsidR="0015656D" w:rsidRPr="005F24EA" w:rsidRDefault="00D11D72" w:rsidP="00C25680">
            <w:pPr>
              <w:snapToGrid w:val="0"/>
              <w:spacing w:after="0" w:line="240" w:lineRule="auto"/>
            </w:pPr>
            <w:hyperlink r:id="rId90" w:history="1">
              <w:r w:rsidRPr="005F24EA">
                <w:rPr>
                  <w:rStyle w:val="Hyperlink"/>
                  <w:rFonts w:cs="Arial"/>
                </w:rPr>
                <w:t>S1-250183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2541B1" w14:textId="77777777" w:rsidR="0015656D" w:rsidRPr="005F24EA" w:rsidRDefault="0015656D" w:rsidP="00C25680">
            <w:pPr>
              <w:snapToGrid w:val="0"/>
              <w:spacing w:after="0" w:line="240" w:lineRule="auto"/>
            </w:pPr>
            <w:r w:rsidRPr="005F24EA">
              <w:t xml:space="preserve">NEC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5625D3" w14:textId="77777777" w:rsidR="0015656D" w:rsidRPr="005F24EA" w:rsidRDefault="0015656D" w:rsidP="00C25680">
            <w:pPr>
              <w:snapToGrid w:val="0"/>
              <w:spacing w:after="0" w:line="240" w:lineRule="auto"/>
            </w:pPr>
            <w:r w:rsidRPr="005F24EA">
              <w:t>AI Agents for 6G System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F5F987" w14:textId="5A4EACDA" w:rsidR="0015656D" w:rsidRPr="005F24EA" w:rsidRDefault="00AF3411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F24EA">
              <w:rPr>
                <w:rFonts w:eastAsia="Times New Roman" w:cs="Arial"/>
                <w:szCs w:val="18"/>
                <w:lang w:eastAsia="ar-SA"/>
              </w:rPr>
              <w:t xml:space="preserve">Revised in </w:t>
            </w:r>
            <w:hyperlink r:id="rId91" w:history="1">
              <w:r w:rsidR="00D11D72" w:rsidRPr="005F24EA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S1-250707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727CD7" w14:textId="767A6CA8" w:rsidR="0015656D" w:rsidRPr="005F24EA" w:rsidRDefault="0015656D" w:rsidP="00C2568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F3411" w:rsidRPr="005F24EA" w14:paraId="5E7EE72A" w14:textId="77777777" w:rsidTr="0011060F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4BDA57" w14:textId="77777777" w:rsidR="00AF3411" w:rsidRPr="00A029C7" w:rsidRDefault="00AF3411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029C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042029" w14:textId="3FC2BDAF" w:rsidR="00AF3411" w:rsidRPr="00A029C7" w:rsidRDefault="00D11D72" w:rsidP="00C25680">
            <w:pPr>
              <w:snapToGrid w:val="0"/>
              <w:spacing w:after="0" w:line="240" w:lineRule="auto"/>
            </w:pPr>
            <w:hyperlink r:id="rId92" w:history="1">
              <w:r w:rsidRPr="00A029C7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S1-250707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529598" w14:textId="77777777" w:rsidR="00AF3411" w:rsidRPr="00A029C7" w:rsidRDefault="00AF3411" w:rsidP="00C25680">
            <w:pPr>
              <w:snapToGrid w:val="0"/>
              <w:spacing w:after="0" w:line="240" w:lineRule="auto"/>
            </w:pPr>
            <w:r w:rsidRPr="00A029C7">
              <w:t xml:space="preserve">NEC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41B3BF" w14:textId="77777777" w:rsidR="00AF3411" w:rsidRPr="00A029C7" w:rsidRDefault="00AF3411" w:rsidP="00C25680">
            <w:pPr>
              <w:snapToGrid w:val="0"/>
              <w:spacing w:after="0" w:line="240" w:lineRule="auto"/>
            </w:pPr>
            <w:r w:rsidRPr="00A029C7">
              <w:t>AI Agents for 6G System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9983D3" w14:textId="22BF482A" w:rsidR="00AF3411" w:rsidRPr="00A029C7" w:rsidRDefault="00D510D2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029C7">
              <w:rPr>
                <w:rFonts w:eastAsia="Times New Roman" w:cs="Arial"/>
                <w:szCs w:val="18"/>
                <w:lang w:eastAsia="ar-SA"/>
              </w:rPr>
              <w:t xml:space="preserve">Revised in </w:t>
            </w:r>
            <w:hyperlink r:id="rId93" w:history="1">
              <w:r w:rsidR="00FC64EE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S1-250749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62FC89" w14:textId="294DDF99" w:rsidR="00AF3411" w:rsidRPr="005F24EA" w:rsidRDefault="00A029C7" w:rsidP="00C2568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t>Revision</w:t>
            </w:r>
            <w:r w:rsidR="00AF3411" w:rsidRPr="00A029C7">
              <w:rPr>
                <w:rFonts w:eastAsia="Arial Unicode MS" w:cs="Arial"/>
                <w:szCs w:val="18"/>
                <w:lang w:eastAsia="ar-SA"/>
              </w:rPr>
              <w:t xml:space="preserve"> of </w:t>
            </w:r>
            <w:hyperlink r:id="rId94" w:history="1">
              <w:r w:rsidR="00D11D72" w:rsidRPr="00A029C7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S1-250183</w:t>
              </w:r>
            </w:hyperlink>
          </w:p>
        </w:tc>
      </w:tr>
      <w:tr w:rsidR="00A029C7" w:rsidRPr="005F24EA" w14:paraId="7FBEC6E9" w14:textId="77777777" w:rsidTr="00D21AD4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1295F7" w14:textId="77777777" w:rsidR="00A029C7" w:rsidRPr="00A029C7" w:rsidRDefault="00A029C7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029C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1010D9" w14:textId="1EB0E1A7" w:rsidR="00A029C7" w:rsidRPr="00A029C7" w:rsidRDefault="0011060F" w:rsidP="00EA284F">
            <w:pPr>
              <w:snapToGrid w:val="0"/>
              <w:spacing w:after="0" w:line="240" w:lineRule="auto"/>
            </w:pPr>
            <w:hyperlink r:id="rId95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S1-250749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63593B" w14:textId="77777777" w:rsidR="00A029C7" w:rsidRPr="00A029C7" w:rsidRDefault="00A029C7" w:rsidP="00EA284F">
            <w:pPr>
              <w:snapToGrid w:val="0"/>
              <w:spacing w:after="0" w:line="240" w:lineRule="auto"/>
            </w:pPr>
            <w:r w:rsidRPr="00A029C7">
              <w:t xml:space="preserve">NEC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6304C7" w14:textId="77777777" w:rsidR="00A029C7" w:rsidRPr="00A029C7" w:rsidRDefault="00A029C7" w:rsidP="00EA284F">
            <w:pPr>
              <w:snapToGrid w:val="0"/>
              <w:spacing w:after="0" w:line="240" w:lineRule="auto"/>
            </w:pPr>
            <w:r w:rsidRPr="00A029C7">
              <w:t>AI Agents for 6G System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BAFFB0" w14:textId="2099685B" w:rsidR="00A029C7" w:rsidRPr="00A029C7" w:rsidRDefault="00371667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Revised in </w:t>
            </w:r>
            <w:hyperlink r:id="rId96" w:history="1">
              <w:r w:rsidR="00D21AD4">
                <w:rPr>
                  <w:rStyle w:val="Hyperlink"/>
                </w:rPr>
                <w:t>S1-250791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0C3294" w14:textId="1A4862CF" w:rsidR="00A029C7" w:rsidRDefault="00A029C7" w:rsidP="00EA284F">
            <w:pPr>
              <w:spacing w:after="0" w:line="240" w:lineRule="auto"/>
            </w:pPr>
            <w:r>
              <w:t>Revision</w:t>
            </w:r>
            <w:r w:rsidRPr="00A029C7">
              <w:rPr>
                <w:rFonts w:eastAsia="Arial Unicode MS" w:cs="Arial"/>
                <w:szCs w:val="18"/>
                <w:lang w:eastAsia="ar-SA"/>
              </w:rPr>
              <w:t xml:space="preserve"> of </w:t>
            </w:r>
            <w:hyperlink r:id="rId97" w:history="1">
              <w:r w:rsidRPr="00A029C7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S1-250183</w:t>
              </w:r>
            </w:hyperlink>
          </w:p>
          <w:p w14:paraId="1AEFE206" w14:textId="131111D6" w:rsidR="00A029C7" w:rsidRPr="005F24EA" w:rsidRDefault="00A029C7" w:rsidP="00EA284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t xml:space="preserve">Revision of </w:t>
            </w:r>
            <w:hyperlink r:id="rId98" w:history="1">
              <w:r w:rsidRPr="00A029C7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S1-250707</w:t>
              </w:r>
            </w:hyperlink>
          </w:p>
        </w:tc>
      </w:tr>
      <w:tr w:rsidR="00D21AD4" w:rsidRPr="005F24EA" w14:paraId="3EA5EC52" w14:textId="77777777" w:rsidTr="00EA284F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AF95D" w14:textId="77777777" w:rsidR="00D21AD4" w:rsidRPr="00A029C7" w:rsidRDefault="00D21AD4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029C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D0B87" w14:textId="1A1FC3CF" w:rsidR="00D21AD4" w:rsidRPr="00A029C7" w:rsidRDefault="00D21AD4" w:rsidP="00EA284F">
            <w:pPr>
              <w:snapToGrid w:val="0"/>
              <w:spacing w:after="0" w:line="240" w:lineRule="auto"/>
            </w:pPr>
            <w:hyperlink r:id="rId99" w:history="1">
              <w:r>
                <w:rPr>
                  <w:rStyle w:val="Hyperlink"/>
                </w:rPr>
                <w:t>S1-250791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000FE" w14:textId="77777777" w:rsidR="00D21AD4" w:rsidRPr="00A029C7" w:rsidRDefault="00D21AD4" w:rsidP="00EA284F">
            <w:pPr>
              <w:snapToGrid w:val="0"/>
              <w:spacing w:after="0" w:line="240" w:lineRule="auto"/>
            </w:pPr>
            <w:r w:rsidRPr="00A029C7">
              <w:t xml:space="preserve">NEC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3095C" w14:textId="77777777" w:rsidR="00D21AD4" w:rsidRPr="00A029C7" w:rsidRDefault="00D21AD4" w:rsidP="00EA284F">
            <w:pPr>
              <w:snapToGrid w:val="0"/>
              <w:spacing w:after="0" w:line="240" w:lineRule="auto"/>
            </w:pPr>
            <w:r w:rsidRPr="00A029C7">
              <w:t>AI Agents for 6G System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AD648" w14:textId="6A7A8174" w:rsidR="00D21AD4" w:rsidRPr="00A029C7" w:rsidRDefault="00D21AD4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B430C" w14:textId="77777777" w:rsidR="00D21AD4" w:rsidRDefault="00D21AD4" w:rsidP="00EA284F">
            <w:pPr>
              <w:spacing w:after="0" w:line="240" w:lineRule="auto"/>
            </w:pPr>
            <w:r>
              <w:t>Revision</w:t>
            </w:r>
            <w:r w:rsidRPr="00A029C7">
              <w:rPr>
                <w:rFonts w:eastAsia="Arial Unicode MS" w:cs="Arial"/>
                <w:szCs w:val="18"/>
                <w:lang w:eastAsia="ar-SA"/>
              </w:rPr>
              <w:t xml:space="preserve"> of </w:t>
            </w:r>
            <w:hyperlink r:id="rId100" w:history="1">
              <w:r w:rsidRPr="00A029C7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S1-250183</w:t>
              </w:r>
            </w:hyperlink>
          </w:p>
          <w:p w14:paraId="3EEE693D" w14:textId="77777777" w:rsidR="00D21AD4" w:rsidRDefault="00D21AD4" w:rsidP="00EA284F">
            <w:pPr>
              <w:spacing w:after="0" w:line="240" w:lineRule="auto"/>
            </w:pPr>
            <w:r>
              <w:t xml:space="preserve">Revision of </w:t>
            </w:r>
            <w:hyperlink r:id="rId101" w:history="1">
              <w:r w:rsidRPr="00A029C7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S1-250707</w:t>
              </w:r>
            </w:hyperlink>
          </w:p>
          <w:p w14:paraId="74781AB8" w14:textId="668C933A" w:rsidR="00D21AD4" w:rsidRPr="005F24EA" w:rsidRDefault="00D21AD4" w:rsidP="00EA284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t xml:space="preserve">Revision of </w:t>
            </w:r>
            <w:hyperlink r:id="rId102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S1-250749</w:t>
              </w:r>
            </w:hyperlink>
          </w:p>
        </w:tc>
      </w:tr>
      <w:tr w:rsidR="0015656D" w:rsidRPr="005F24EA" w14:paraId="35D811BD" w14:textId="77777777" w:rsidTr="000E46DE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50B058" w14:textId="77777777" w:rsidR="0015656D" w:rsidRPr="005F24EA" w:rsidRDefault="0015656D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89F9BC" w14:textId="0ED5C94E" w:rsidR="0015656D" w:rsidRPr="005F24EA" w:rsidRDefault="00D11D72" w:rsidP="00C25680">
            <w:pPr>
              <w:snapToGrid w:val="0"/>
              <w:spacing w:after="0" w:line="240" w:lineRule="auto"/>
            </w:pPr>
            <w:hyperlink r:id="rId103" w:history="1">
              <w:r w:rsidRPr="005F24EA">
                <w:rPr>
                  <w:rStyle w:val="Hyperlink"/>
                  <w:rFonts w:cs="Arial"/>
                </w:rPr>
                <w:t>S1-250209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3E6BFF" w14:textId="77777777" w:rsidR="0015656D" w:rsidRPr="005F24EA" w:rsidRDefault="0015656D" w:rsidP="00C25680">
            <w:pPr>
              <w:snapToGrid w:val="0"/>
              <w:spacing w:after="0" w:line="240" w:lineRule="auto"/>
            </w:pPr>
            <w:r w:rsidRPr="005F24EA">
              <w:t>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C21984" w14:textId="77777777" w:rsidR="0015656D" w:rsidRPr="005F24EA" w:rsidRDefault="0015656D" w:rsidP="00C25680">
            <w:pPr>
              <w:snapToGrid w:val="0"/>
              <w:spacing w:after="0" w:line="240" w:lineRule="auto"/>
            </w:pPr>
            <w:r w:rsidRPr="005F24EA">
              <w:t>Use Case on 6G system assisted closed-loop AI agent service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598472" w14:textId="507892DD" w:rsidR="0015656D" w:rsidRPr="005F24EA" w:rsidRDefault="000E46DE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szCs w:val="18"/>
                <w:lang w:eastAsia="ar-SA"/>
              </w:rPr>
              <w:t xml:space="preserve">Revised in </w:t>
            </w:r>
            <w:hyperlink r:id="rId104" w:history="1">
              <w:r w:rsidR="00D11D72" w:rsidRPr="005F24EA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S1-250708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3AB254" w14:textId="2B2FD919" w:rsidR="0015656D" w:rsidRPr="005F24EA" w:rsidRDefault="0015656D" w:rsidP="00C2568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E46DE" w:rsidRPr="005F24EA" w14:paraId="78977449" w14:textId="77777777" w:rsidTr="00A34068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B6B64F" w14:textId="77777777" w:rsidR="000E46DE" w:rsidRPr="005F24EA" w:rsidRDefault="000E46DE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7CCC84" w14:textId="19A53C9E" w:rsidR="000E46DE" w:rsidRPr="005F24EA" w:rsidRDefault="00D11D72" w:rsidP="00C25680">
            <w:pPr>
              <w:snapToGrid w:val="0"/>
              <w:spacing w:after="0" w:line="240" w:lineRule="auto"/>
            </w:pPr>
            <w:hyperlink r:id="rId105" w:history="1">
              <w:r w:rsidRPr="005F24EA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S1-250708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BEB94C" w14:textId="77777777" w:rsidR="000E46DE" w:rsidRPr="005F24EA" w:rsidRDefault="000E46DE" w:rsidP="00C25680">
            <w:pPr>
              <w:snapToGrid w:val="0"/>
              <w:spacing w:after="0" w:line="240" w:lineRule="auto"/>
            </w:pPr>
            <w:r w:rsidRPr="005F24EA">
              <w:t>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D76E2E" w14:textId="77777777" w:rsidR="000E46DE" w:rsidRPr="005F24EA" w:rsidRDefault="000E46DE" w:rsidP="00C25680">
            <w:pPr>
              <w:snapToGrid w:val="0"/>
              <w:spacing w:after="0" w:line="240" w:lineRule="auto"/>
            </w:pPr>
            <w:r w:rsidRPr="005F24EA">
              <w:t>Use Case on 6G system assisted closed-loop AI agent service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AA9ED2" w14:textId="110012CD" w:rsidR="000E46DE" w:rsidRPr="005F24EA" w:rsidRDefault="00082A7F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Revised in </w:t>
            </w:r>
            <w:hyperlink r:id="rId106" w:history="1">
              <w:r w:rsidR="00A34068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S1-250754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9BBC66" w14:textId="4E8449DA" w:rsidR="000E46DE" w:rsidRPr="005F24EA" w:rsidRDefault="000E46DE" w:rsidP="00C2568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szCs w:val="18"/>
                <w:lang w:eastAsia="ar-SA"/>
              </w:rPr>
              <w:t xml:space="preserve">Revised of </w:t>
            </w:r>
            <w:hyperlink r:id="rId107" w:history="1">
              <w:r w:rsidR="00D11D72" w:rsidRPr="005F24EA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S1-250209</w:t>
              </w:r>
            </w:hyperlink>
          </w:p>
        </w:tc>
      </w:tr>
      <w:tr w:rsidR="00A34068" w:rsidRPr="005F24EA" w14:paraId="49B0BDA8" w14:textId="77777777" w:rsidTr="00060562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3D1666" w14:textId="77777777" w:rsidR="00A34068" w:rsidRPr="005F24EA" w:rsidRDefault="00A34068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91253D" w14:textId="492D2F02" w:rsidR="00A34068" w:rsidRPr="005F24EA" w:rsidRDefault="00A34068" w:rsidP="00EA284F">
            <w:pPr>
              <w:snapToGrid w:val="0"/>
              <w:spacing w:after="0" w:line="240" w:lineRule="auto"/>
            </w:pPr>
            <w:hyperlink r:id="rId108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S1-250754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4E7B5D" w14:textId="77777777" w:rsidR="00A34068" w:rsidRPr="005F24EA" w:rsidRDefault="00A34068" w:rsidP="00EA284F">
            <w:pPr>
              <w:snapToGrid w:val="0"/>
              <w:spacing w:after="0" w:line="240" w:lineRule="auto"/>
            </w:pPr>
            <w:r w:rsidRPr="005F24EA">
              <w:t>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DF6F55" w14:textId="77777777" w:rsidR="00A34068" w:rsidRPr="005F24EA" w:rsidRDefault="00A34068" w:rsidP="00EA284F">
            <w:pPr>
              <w:snapToGrid w:val="0"/>
              <w:spacing w:after="0" w:line="240" w:lineRule="auto"/>
            </w:pPr>
            <w:r w:rsidRPr="005F24EA">
              <w:t>Use Case on 6G system assisted closed-loop AI agent service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BEF3D5" w14:textId="3ABCE5A8" w:rsidR="00A34068" w:rsidRPr="005F24EA" w:rsidRDefault="00B3761B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Revised in </w:t>
            </w:r>
            <w:hyperlink r:id="rId109" w:history="1">
              <w:r w:rsidR="00060562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S1-250792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DA1132" w14:textId="77777777" w:rsidR="00A34068" w:rsidRDefault="00A34068" w:rsidP="00EA284F">
            <w:pPr>
              <w:spacing w:after="0" w:line="240" w:lineRule="auto"/>
            </w:pPr>
            <w:r w:rsidRPr="005F24EA">
              <w:rPr>
                <w:rFonts w:eastAsia="Arial Unicode MS" w:cs="Arial"/>
                <w:szCs w:val="18"/>
                <w:lang w:eastAsia="ar-SA"/>
              </w:rPr>
              <w:t>Revis</w:t>
            </w:r>
            <w:r>
              <w:rPr>
                <w:rFonts w:eastAsia="Arial Unicode MS" w:cs="Arial"/>
                <w:szCs w:val="18"/>
                <w:lang w:eastAsia="ar-SA"/>
              </w:rPr>
              <w:t>ion</w:t>
            </w:r>
            <w:r w:rsidRPr="005F24EA">
              <w:rPr>
                <w:rFonts w:eastAsia="Arial Unicode MS" w:cs="Arial"/>
                <w:szCs w:val="18"/>
                <w:lang w:eastAsia="ar-SA"/>
              </w:rPr>
              <w:t xml:space="preserve"> of </w:t>
            </w:r>
            <w:hyperlink r:id="rId110" w:history="1">
              <w:r w:rsidRPr="005F24EA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S1-250209</w:t>
              </w:r>
            </w:hyperlink>
          </w:p>
          <w:p w14:paraId="749D180E" w14:textId="6C7AECDE" w:rsidR="00A34068" w:rsidRPr="005F24EA" w:rsidRDefault="00A34068" w:rsidP="00EA284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t xml:space="preserve">Revision of </w:t>
            </w:r>
            <w:hyperlink r:id="rId111" w:history="1">
              <w:r w:rsidRPr="005F24EA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S1-250708</w:t>
              </w:r>
            </w:hyperlink>
          </w:p>
        </w:tc>
      </w:tr>
      <w:tr w:rsidR="00060562" w:rsidRPr="005F24EA" w14:paraId="0E6743CC" w14:textId="77777777" w:rsidTr="00EA284F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938E7" w14:textId="77777777" w:rsidR="00060562" w:rsidRPr="005F24EA" w:rsidRDefault="00060562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8B47C" w14:textId="3825BD14" w:rsidR="00060562" w:rsidRPr="005F24EA" w:rsidRDefault="00060562" w:rsidP="00EA284F">
            <w:pPr>
              <w:snapToGrid w:val="0"/>
              <w:spacing w:after="0" w:line="240" w:lineRule="auto"/>
            </w:pPr>
            <w:hyperlink r:id="rId112" w:history="1">
              <w:r>
                <w:rPr>
                  <w:rStyle w:val="Hyperlink"/>
                </w:rPr>
                <w:t>S1-250792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0D1BA" w14:textId="77777777" w:rsidR="00060562" w:rsidRPr="005F24EA" w:rsidRDefault="00060562" w:rsidP="00EA284F">
            <w:pPr>
              <w:snapToGrid w:val="0"/>
              <w:spacing w:after="0" w:line="240" w:lineRule="auto"/>
            </w:pPr>
            <w:r w:rsidRPr="005F24EA">
              <w:t>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A922E" w14:textId="77777777" w:rsidR="00060562" w:rsidRPr="005F24EA" w:rsidRDefault="00060562" w:rsidP="00EA284F">
            <w:pPr>
              <w:snapToGrid w:val="0"/>
              <w:spacing w:after="0" w:line="240" w:lineRule="auto"/>
            </w:pPr>
            <w:r w:rsidRPr="005F24EA">
              <w:t>Use Case on 6G system assisted closed-loop AI agent service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6BEBD" w14:textId="68955EAB" w:rsidR="00060562" w:rsidRPr="005F24EA" w:rsidRDefault="00060562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00BD6" w14:textId="77777777" w:rsidR="00060562" w:rsidRDefault="00060562" w:rsidP="00EA284F">
            <w:pPr>
              <w:spacing w:after="0" w:line="240" w:lineRule="auto"/>
            </w:pPr>
            <w:r w:rsidRPr="005F24EA">
              <w:rPr>
                <w:rFonts w:eastAsia="Arial Unicode MS" w:cs="Arial"/>
                <w:szCs w:val="18"/>
                <w:lang w:eastAsia="ar-SA"/>
              </w:rPr>
              <w:t>Revis</w:t>
            </w:r>
            <w:r>
              <w:rPr>
                <w:rFonts w:eastAsia="Arial Unicode MS" w:cs="Arial"/>
                <w:szCs w:val="18"/>
                <w:lang w:eastAsia="ar-SA"/>
              </w:rPr>
              <w:t>ion</w:t>
            </w:r>
            <w:r w:rsidRPr="005F24EA">
              <w:rPr>
                <w:rFonts w:eastAsia="Arial Unicode MS" w:cs="Arial"/>
                <w:szCs w:val="18"/>
                <w:lang w:eastAsia="ar-SA"/>
              </w:rPr>
              <w:t xml:space="preserve"> of </w:t>
            </w:r>
            <w:hyperlink r:id="rId113" w:history="1">
              <w:r w:rsidRPr="005F24EA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S1-250209</w:t>
              </w:r>
            </w:hyperlink>
          </w:p>
          <w:p w14:paraId="445B53CE" w14:textId="77777777" w:rsidR="00060562" w:rsidRDefault="00060562" w:rsidP="00EA284F">
            <w:pPr>
              <w:spacing w:after="0" w:line="240" w:lineRule="auto"/>
            </w:pPr>
            <w:r>
              <w:t xml:space="preserve">Revision of </w:t>
            </w:r>
            <w:hyperlink r:id="rId114" w:history="1">
              <w:r w:rsidRPr="005F24EA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S1-250708</w:t>
              </w:r>
            </w:hyperlink>
          </w:p>
          <w:p w14:paraId="1DA2ECE8" w14:textId="637DB4FE" w:rsidR="00060562" w:rsidRPr="005F24EA" w:rsidRDefault="00060562" w:rsidP="00EA284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t xml:space="preserve">Revision of </w:t>
            </w:r>
            <w:hyperlink r:id="rId115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S1-250754</w:t>
              </w:r>
            </w:hyperlink>
          </w:p>
        </w:tc>
      </w:tr>
      <w:tr w:rsidR="0015656D" w:rsidRPr="005F24EA" w14:paraId="7D41BDB6" w14:textId="77777777" w:rsidTr="00965E0E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2D559A" w14:textId="77777777" w:rsidR="0015656D" w:rsidRPr="005F24EA" w:rsidRDefault="0015656D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39DBE6" w14:textId="6367DCFA" w:rsidR="0015656D" w:rsidRPr="005F24EA" w:rsidRDefault="00D11D72" w:rsidP="00C25680">
            <w:pPr>
              <w:snapToGrid w:val="0"/>
              <w:spacing w:after="0" w:line="240" w:lineRule="auto"/>
            </w:pPr>
            <w:hyperlink r:id="rId116" w:history="1">
              <w:r w:rsidRPr="005F24EA">
                <w:rPr>
                  <w:rStyle w:val="Hyperlink"/>
                  <w:rFonts w:cs="Arial"/>
                </w:rPr>
                <w:t>S1-250253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B5D00F" w14:textId="77777777" w:rsidR="0015656D" w:rsidRPr="005F24EA" w:rsidRDefault="0015656D" w:rsidP="00C25680">
            <w:pPr>
              <w:snapToGrid w:val="0"/>
              <w:spacing w:after="0" w:line="240" w:lineRule="auto"/>
            </w:pPr>
            <w:r w:rsidRPr="005F24EA"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FBB08F" w14:textId="77777777" w:rsidR="0015656D" w:rsidRPr="005F24EA" w:rsidRDefault="0015656D" w:rsidP="00C25680">
            <w:pPr>
              <w:snapToGrid w:val="0"/>
              <w:spacing w:after="0" w:line="240" w:lineRule="auto"/>
            </w:pPr>
            <w:r w:rsidRPr="005F24EA">
              <w:t>Network AI agent collaboration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B12102" w14:textId="5B290728" w:rsidR="0015656D" w:rsidRPr="005F24EA" w:rsidRDefault="00965E0E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szCs w:val="18"/>
                <w:lang w:eastAsia="ar-SA"/>
              </w:rPr>
              <w:t xml:space="preserve">Revised in </w:t>
            </w:r>
            <w:hyperlink r:id="rId117" w:history="1">
              <w:r w:rsidR="00D11D72" w:rsidRPr="005F24EA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S1-250709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4C395E" w14:textId="06B23E17" w:rsidR="0015656D" w:rsidRPr="005F24EA" w:rsidRDefault="0015656D" w:rsidP="00C2568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65E0E" w:rsidRPr="005F24EA" w14:paraId="4B262938" w14:textId="77777777" w:rsidTr="006442C3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6E81FA" w14:textId="77777777" w:rsidR="00965E0E" w:rsidRPr="005F24EA" w:rsidRDefault="00965E0E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7D29C3" w14:textId="0E0F791A" w:rsidR="00965E0E" w:rsidRPr="005F24EA" w:rsidRDefault="00D11D72" w:rsidP="00C25680">
            <w:pPr>
              <w:snapToGrid w:val="0"/>
              <w:spacing w:after="0" w:line="240" w:lineRule="auto"/>
            </w:pPr>
            <w:hyperlink r:id="rId118" w:history="1">
              <w:r w:rsidRPr="005F24EA">
                <w:rPr>
                  <w:rStyle w:val="Hyperlink"/>
                </w:rPr>
                <w:t>S1-250709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B804CA" w14:textId="77777777" w:rsidR="00965E0E" w:rsidRPr="005F24EA" w:rsidRDefault="00965E0E" w:rsidP="00C25680">
            <w:pPr>
              <w:snapToGrid w:val="0"/>
              <w:spacing w:after="0" w:line="240" w:lineRule="auto"/>
            </w:pPr>
            <w:r w:rsidRPr="005F24EA"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9CA940" w14:textId="77777777" w:rsidR="00965E0E" w:rsidRPr="005F24EA" w:rsidRDefault="00965E0E" w:rsidP="00C25680">
            <w:pPr>
              <w:snapToGrid w:val="0"/>
              <w:spacing w:after="0" w:line="240" w:lineRule="auto"/>
            </w:pPr>
            <w:r w:rsidRPr="005F24EA">
              <w:t>Network AI agent collaboration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15DD6E" w14:textId="66F865B4" w:rsidR="00965E0E" w:rsidRPr="005F24EA" w:rsidRDefault="00C83811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Revised in </w:t>
            </w:r>
            <w:hyperlink r:id="rId119" w:history="1">
              <w:r w:rsidR="006442C3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S1-250755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DCB55B" w14:textId="2E993324" w:rsidR="00965E0E" w:rsidRPr="005F24EA" w:rsidRDefault="007C245F" w:rsidP="00C2568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t xml:space="preserve">Revision </w:t>
            </w:r>
            <w:r w:rsidR="00965E0E" w:rsidRPr="005F24EA">
              <w:rPr>
                <w:rFonts w:eastAsia="Arial Unicode MS" w:cs="Arial"/>
                <w:szCs w:val="18"/>
                <w:lang w:eastAsia="ar-SA"/>
              </w:rPr>
              <w:t xml:space="preserve">of </w:t>
            </w:r>
            <w:hyperlink r:id="rId120" w:history="1">
              <w:r w:rsidR="00D11D72" w:rsidRPr="005F24EA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S1-250253</w:t>
              </w:r>
            </w:hyperlink>
          </w:p>
        </w:tc>
      </w:tr>
      <w:tr w:rsidR="006442C3" w:rsidRPr="005F24EA" w14:paraId="1F65F42A" w14:textId="77777777" w:rsidTr="00EA284F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2CE4F" w14:textId="77777777" w:rsidR="006442C3" w:rsidRPr="005F24EA" w:rsidRDefault="006442C3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19CA4" w14:textId="2AFE0C5E" w:rsidR="006442C3" w:rsidRPr="005F24EA" w:rsidRDefault="006442C3" w:rsidP="00EA284F">
            <w:pPr>
              <w:snapToGrid w:val="0"/>
              <w:spacing w:after="0" w:line="240" w:lineRule="auto"/>
            </w:pPr>
            <w:hyperlink r:id="rId121" w:history="1">
              <w:r w:rsidRPr="00CB237C">
                <w:rPr>
                  <w:rStyle w:val="Hyperlink"/>
                  <w:rFonts w:eastAsia="Times New Roman" w:cs="Arial"/>
                  <w:szCs w:val="18"/>
                  <w:highlight w:val="yellow"/>
                  <w:lang w:eastAsia="ar-SA"/>
                </w:rPr>
                <w:t>S1-250755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327A7" w14:textId="77777777" w:rsidR="006442C3" w:rsidRPr="005F24EA" w:rsidRDefault="006442C3" w:rsidP="00EA284F">
            <w:pPr>
              <w:snapToGrid w:val="0"/>
              <w:spacing w:after="0" w:line="240" w:lineRule="auto"/>
            </w:pPr>
            <w:r w:rsidRPr="005F24EA"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516F8" w14:textId="77777777" w:rsidR="006442C3" w:rsidRPr="005F24EA" w:rsidRDefault="006442C3" w:rsidP="00EA284F">
            <w:pPr>
              <w:snapToGrid w:val="0"/>
              <w:spacing w:after="0" w:line="240" w:lineRule="auto"/>
            </w:pPr>
            <w:r w:rsidRPr="005F24EA">
              <w:t>Network AI agent collaboration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F181C" w14:textId="6F2D4EFB" w:rsidR="006442C3" w:rsidRPr="005F24EA" w:rsidRDefault="006442C3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3CA02" w14:textId="77777777" w:rsidR="006442C3" w:rsidRDefault="006442C3" w:rsidP="00EA284F">
            <w:pPr>
              <w:spacing w:after="0" w:line="240" w:lineRule="auto"/>
            </w:pPr>
            <w:r>
              <w:t xml:space="preserve">Revision </w:t>
            </w:r>
            <w:r w:rsidRPr="005F24EA">
              <w:rPr>
                <w:rFonts w:eastAsia="Arial Unicode MS" w:cs="Arial"/>
                <w:szCs w:val="18"/>
                <w:lang w:eastAsia="ar-SA"/>
              </w:rPr>
              <w:t xml:space="preserve">of </w:t>
            </w:r>
            <w:hyperlink r:id="rId122" w:history="1">
              <w:r w:rsidRPr="005F24EA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S1-250253</w:t>
              </w:r>
            </w:hyperlink>
          </w:p>
          <w:p w14:paraId="1E3CD938" w14:textId="45185742" w:rsidR="006442C3" w:rsidRPr="005F24EA" w:rsidRDefault="006442C3" w:rsidP="00EA284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t xml:space="preserve">Revision of </w:t>
            </w:r>
            <w:hyperlink r:id="rId123" w:history="1">
              <w:r w:rsidRPr="005F24EA">
                <w:rPr>
                  <w:rStyle w:val="Hyperlink"/>
                </w:rPr>
                <w:t>S1-250709</w:t>
              </w:r>
            </w:hyperlink>
          </w:p>
        </w:tc>
      </w:tr>
      <w:tr w:rsidR="0015656D" w:rsidRPr="005F24EA" w14:paraId="6B6CB4D8" w14:textId="77777777" w:rsidTr="001E20FF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17E4FA" w14:textId="77777777" w:rsidR="0015656D" w:rsidRPr="005F24EA" w:rsidRDefault="0015656D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B84062" w14:textId="059E3F3E" w:rsidR="0015656D" w:rsidRPr="005F24EA" w:rsidRDefault="00D11D72" w:rsidP="00C25680">
            <w:pPr>
              <w:snapToGrid w:val="0"/>
              <w:spacing w:after="0" w:line="240" w:lineRule="auto"/>
            </w:pPr>
            <w:hyperlink r:id="rId124" w:history="1">
              <w:r w:rsidRPr="005F24EA">
                <w:rPr>
                  <w:rStyle w:val="Hyperlink"/>
                  <w:rFonts w:cs="Arial"/>
                </w:rPr>
                <w:t>S1-250261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8AC938" w14:textId="77777777" w:rsidR="0015656D" w:rsidRPr="005F24EA" w:rsidRDefault="0015656D" w:rsidP="00C25680">
            <w:pPr>
              <w:snapToGrid w:val="0"/>
              <w:spacing w:after="0" w:line="240" w:lineRule="auto"/>
            </w:pPr>
            <w:r w:rsidRPr="005F24EA">
              <w:t>KPN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56261D" w14:textId="77777777" w:rsidR="0015656D" w:rsidRPr="005F24EA" w:rsidRDefault="0015656D" w:rsidP="00C25680">
            <w:pPr>
              <w:snapToGrid w:val="0"/>
              <w:spacing w:after="0" w:line="240" w:lineRule="auto"/>
            </w:pPr>
            <w:r w:rsidRPr="005F24EA">
              <w:t>Collaborative AI Agents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00E5ED" w14:textId="29324788" w:rsidR="0015656D" w:rsidRPr="005F24EA" w:rsidRDefault="001E20FF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szCs w:val="18"/>
                <w:lang w:eastAsia="ar-SA"/>
              </w:rPr>
              <w:t xml:space="preserve">Revised in </w:t>
            </w:r>
            <w:hyperlink r:id="rId125" w:history="1">
              <w:r w:rsidR="00D11D72" w:rsidRPr="005F24EA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S1-250710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818234" w14:textId="5A57A9C5" w:rsidR="0015656D" w:rsidRPr="005F24EA" w:rsidRDefault="0015656D" w:rsidP="00C2568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E20FF" w:rsidRPr="005F24EA" w14:paraId="03AC4E39" w14:textId="77777777" w:rsidTr="006E517E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CB9C43" w14:textId="77777777" w:rsidR="001E20FF" w:rsidRPr="008C41F2" w:rsidRDefault="001E20FF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C41F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36A48F" w14:textId="4F9B30A7" w:rsidR="001E20FF" w:rsidRPr="008C41F2" w:rsidRDefault="00D11D72" w:rsidP="00C25680">
            <w:pPr>
              <w:snapToGrid w:val="0"/>
              <w:spacing w:after="0" w:line="240" w:lineRule="auto"/>
            </w:pPr>
            <w:hyperlink r:id="rId126" w:history="1">
              <w:r w:rsidRPr="008C41F2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S1-250710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53E336" w14:textId="77777777" w:rsidR="001E20FF" w:rsidRPr="008C41F2" w:rsidRDefault="001E20FF" w:rsidP="00C25680">
            <w:pPr>
              <w:snapToGrid w:val="0"/>
              <w:spacing w:after="0" w:line="240" w:lineRule="auto"/>
            </w:pPr>
            <w:r w:rsidRPr="008C41F2">
              <w:t>KPN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403941" w14:textId="77777777" w:rsidR="001E20FF" w:rsidRPr="008C41F2" w:rsidRDefault="001E20FF" w:rsidP="00C25680">
            <w:pPr>
              <w:snapToGrid w:val="0"/>
              <w:spacing w:after="0" w:line="240" w:lineRule="auto"/>
            </w:pPr>
            <w:r w:rsidRPr="008C41F2">
              <w:t>Collaborative AI Agents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E133A6" w14:textId="354D9B3C" w:rsidR="001E20FF" w:rsidRPr="008C41F2" w:rsidRDefault="001B22B2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Revised in </w:t>
            </w:r>
            <w:hyperlink r:id="rId127" w:history="1">
              <w:r w:rsidR="001E6A27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S1-250756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875A9F" w14:textId="5F852D20" w:rsidR="001E20FF" w:rsidRPr="005F24EA" w:rsidRDefault="007C245F" w:rsidP="00C2568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t xml:space="preserve">Revision </w:t>
            </w:r>
            <w:r w:rsidR="001E20FF" w:rsidRPr="008C41F2">
              <w:rPr>
                <w:rFonts w:eastAsia="Arial Unicode MS" w:cs="Arial"/>
                <w:szCs w:val="18"/>
                <w:lang w:eastAsia="ar-SA"/>
              </w:rPr>
              <w:t xml:space="preserve">of </w:t>
            </w:r>
            <w:hyperlink r:id="rId128" w:history="1">
              <w:r w:rsidR="00D11D72" w:rsidRPr="008C41F2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S1-250261</w:t>
              </w:r>
            </w:hyperlink>
          </w:p>
        </w:tc>
      </w:tr>
      <w:tr w:rsidR="006E517E" w:rsidRPr="005F24EA" w14:paraId="20609841" w14:textId="77777777" w:rsidTr="00A64EAE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A724B5" w14:textId="77777777" w:rsidR="006E517E" w:rsidRPr="008C41F2" w:rsidRDefault="006E517E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C41F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3826B1" w14:textId="76B594F7" w:rsidR="006E517E" w:rsidRPr="008C41F2" w:rsidRDefault="00E86B20" w:rsidP="00EA284F">
            <w:pPr>
              <w:snapToGrid w:val="0"/>
              <w:spacing w:after="0" w:line="240" w:lineRule="auto"/>
            </w:pPr>
            <w:hyperlink r:id="rId129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S1-250756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314691" w14:textId="77777777" w:rsidR="006E517E" w:rsidRPr="008C41F2" w:rsidRDefault="006E517E" w:rsidP="00EA284F">
            <w:pPr>
              <w:snapToGrid w:val="0"/>
              <w:spacing w:after="0" w:line="240" w:lineRule="auto"/>
            </w:pPr>
            <w:r w:rsidRPr="008C41F2">
              <w:t>KPN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6D0296" w14:textId="77777777" w:rsidR="006E517E" w:rsidRPr="008C41F2" w:rsidRDefault="006E517E" w:rsidP="00EA284F">
            <w:pPr>
              <w:snapToGrid w:val="0"/>
              <w:spacing w:after="0" w:line="240" w:lineRule="auto"/>
            </w:pPr>
            <w:r w:rsidRPr="008C41F2">
              <w:t>Collaborative AI Agents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093380" w14:textId="4B2EA63C" w:rsidR="006E517E" w:rsidRPr="008C41F2" w:rsidRDefault="00644286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Revised in </w:t>
            </w:r>
            <w:hyperlink r:id="rId130" w:history="1">
              <w:r w:rsidR="00A64EAE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S1-250793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1E0E23" w14:textId="77777777" w:rsidR="006E517E" w:rsidRDefault="006E517E" w:rsidP="00EA284F">
            <w:pPr>
              <w:spacing w:after="0" w:line="240" w:lineRule="auto"/>
            </w:pPr>
            <w:r>
              <w:t xml:space="preserve">Revision </w:t>
            </w:r>
            <w:r w:rsidRPr="008C41F2">
              <w:rPr>
                <w:rFonts w:eastAsia="Arial Unicode MS" w:cs="Arial"/>
                <w:szCs w:val="18"/>
                <w:lang w:eastAsia="ar-SA"/>
              </w:rPr>
              <w:t xml:space="preserve">of </w:t>
            </w:r>
            <w:hyperlink r:id="rId131" w:history="1">
              <w:r w:rsidRPr="008C41F2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S1-250261</w:t>
              </w:r>
            </w:hyperlink>
          </w:p>
          <w:p w14:paraId="4109647B" w14:textId="19D9EB13" w:rsidR="006E517E" w:rsidRPr="005F24EA" w:rsidRDefault="006E517E" w:rsidP="00EA284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t xml:space="preserve">Revision of </w:t>
            </w:r>
            <w:hyperlink r:id="rId132" w:history="1">
              <w:r w:rsidRPr="008C41F2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S1-250710</w:t>
              </w:r>
            </w:hyperlink>
          </w:p>
        </w:tc>
      </w:tr>
      <w:tr w:rsidR="00A64EAE" w:rsidRPr="005F24EA" w14:paraId="19A837D9" w14:textId="77777777" w:rsidTr="00EA284F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4F91D" w14:textId="77777777" w:rsidR="00A64EAE" w:rsidRPr="008C41F2" w:rsidRDefault="00A64EAE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C41F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59398" w14:textId="774C7439" w:rsidR="00A64EAE" w:rsidRPr="008C41F2" w:rsidRDefault="00A64EAE" w:rsidP="00EA284F">
            <w:pPr>
              <w:snapToGrid w:val="0"/>
              <w:spacing w:after="0" w:line="240" w:lineRule="auto"/>
            </w:pPr>
            <w:hyperlink r:id="rId133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S1-250793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C01B1" w14:textId="77777777" w:rsidR="00A64EAE" w:rsidRPr="008C41F2" w:rsidRDefault="00A64EAE" w:rsidP="00EA284F">
            <w:pPr>
              <w:snapToGrid w:val="0"/>
              <w:spacing w:after="0" w:line="240" w:lineRule="auto"/>
            </w:pPr>
            <w:r w:rsidRPr="008C41F2">
              <w:t>KPN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9A41D" w14:textId="77777777" w:rsidR="00A64EAE" w:rsidRPr="008C41F2" w:rsidRDefault="00A64EAE" w:rsidP="00EA284F">
            <w:pPr>
              <w:snapToGrid w:val="0"/>
              <w:spacing w:after="0" w:line="240" w:lineRule="auto"/>
            </w:pPr>
            <w:r w:rsidRPr="008C41F2">
              <w:t>Collaborative AI Agents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9CAF1" w14:textId="4B13B534" w:rsidR="00A64EAE" w:rsidRPr="008C41F2" w:rsidRDefault="00A64EAE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B7AA9" w14:textId="77777777" w:rsidR="00A64EAE" w:rsidRDefault="00A64EAE" w:rsidP="00EA284F">
            <w:pPr>
              <w:spacing w:after="0" w:line="240" w:lineRule="auto"/>
            </w:pPr>
            <w:r>
              <w:t xml:space="preserve">Revision </w:t>
            </w:r>
            <w:r w:rsidRPr="008C41F2">
              <w:rPr>
                <w:rFonts w:eastAsia="Arial Unicode MS" w:cs="Arial"/>
                <w:szCs w:val="18"/>
                <w:lang w:eastAsia="ar-SA"/>
              </w:rPr>
              <w:t xml:space="preserve">of </w:t>
            </w:r>
            <w:hyperlink r:id="rId134" w:history="1">
              <w:r w:rsidRPr="008C41F2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S1-250261</w:t>
              </w:r>
            </w:hyperlink>
          </w:p>
          <w:p w14:paraId="3078D51F" w14:textId="77777777" w:rsidR="00A64EAE" w:rsidRDefault="00A64EAE" w:rsidP="00EA284F">
            <w:pPr>
              <w:spacing w:after="0" w:line="240" w:lineRule="auto"/>
            </w:pPr>
            <w:r>
              <w:t xml:space="preserve">Revision of </w:t>
            </w:r>
            <w:hyperlink r:id="rId135" w:history="1">
              <w:r w:rsidRPr="008C41F2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S1-250710</w:t>
              </w:r>
            </w:hyperlink>
          </w:p>
          <w:p w14:paraId="0B5D6995" w14:textId="108C70E7" w:rsidR="00A64EAE" w:rsidRPr="005F24EA" w:rsidRDefault="00A64EAE" w:rsidP="00EA284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t xml:space="preserve">Revision of </w:t>
            </w:r>
            <w:hyperlink r:id="rId136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S1-250756</w:t>
              </w:r>
            </w:hyperlink>
          </w:p>
        </w:tc>
      </w:tr>
      <w:tr w:rsidR="0015656D" w:rsidRPr="005F24EA" w14:paraId="7445D2A2" w14:textId="77777777" w:rsidTr="00C25680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62A5E6" w14:textId="77777777" w:rsidR="0015656D" w:rsidRPr="005F24EA" w:rsidRDefault="0015656D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8343E5" w14:textId="403D1EC8" w:rsidR="0015656D" w:rsidRPr="005F24EA" w:rsidRDefault="00D11D72" w:rsidP="00C25680">
            <w:pPr>
              <w:snapToGrid w:val="0"/>
              <w:spacing w:after="0" w:line="240" w:lineRule="auto"/>
            </w:pPr>
            <w:hyperlink r:id="rId137" w:history="1">
              <w:r w:rsidRPr="005F24EA">
                <w:rPr>
                  <w:rStyle w:val="Hyperlink"/>
                  <w:rFonts w:cs="Arial"/>
                </w:rPr>
                <w:t>S1-250273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D06BC7" w14:textId="77777777" w:rsidR="0015656D" w:rsidRPr="005F24EA" w:rsidRDefault="0015656D" w:rsidP="00C25680">
            <w:pPr>
              <w:snapToGrid w:val="0"/>
              <w:spacing w:after="0" w:line="240" w:lineRule="auto"/>
            </w:pPr>
            <w:r w:rsidRPr="005F24EA">
              <w:t>Ericsson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C384FD" w14:textId="77777777" w:rsidR="0015656D" w:rsidRPr="005F24EA" w:rsidRDefault="0015656D" w:rsidP="00C25680">
            <w:pPr>
              <w:snapToGrid w:val="0"/>
              <w:spacing w:after="0" w:line="240" w:lineRule="auto"/>
            </w:pPr>
            <w:r w:rsidRPr="005F24EA">
              <w:t>Use case on SW Agent for disability support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D1B3A2" w14:textId="7D40ECC7" w:rsidR="0015656D" w:rsidRPr="005F24EA" w:rsidRDefault="00C25680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F24EA">
              <w:rPr>
                <w:rFonts w:eastAsia="Times New Roman" w:cs="Arial"/>
                <w:szCs w:val="18"/>
                <w:lang w:eastAsia="ar-SA"/>
              </w:rPr>
              <w:t xml:space="preserve">Revised to </w:t>
            </w:r>
            <w:hyperlink r:id="rId138" w:history="1">
              <w:r w:rsidR="00D11D72" w:rsidRPr="005F24EA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S1-250711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E4F98A" w14:textId="77777777" w:rsidR="0015656D" w:rsidRPr="005F24EA" w:rsidRDefault="0015656D" w:rsidP="00C2568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25680" w:rsidRPr="005F24EA" w14:paraId="5EDEAC20" w14:textId="77777777" w:rsidTr="00F23A91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2289DC" w14:textId="3E6B69E4" w:rsidR="00C25680" w:rsidRPr="005F24EA" w:rsidRDefault="00C25680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0FAF1D" w14:textId="74AE26FA" w:rsidR="00C25680" w:rsidRPr="005F24EA" w:rsidRDefault="00D11D72" w:rsidP="00C25680">
            <w:pPr>
              <w:snapToGrid w:val="0"/>
              <w:spacing w:after="0" w:line="240" w:lineRule="auto"/>
            </w:pPr>
            <w:hyperlink r:id="rId139" w:history="1">
              <w:r w:rsidRPr="005F24EA">
                <w:rPr>
                  <w:rStyle w:val="Hyperlink"/>
                  <w:rFonts w:cs="Arial"/>
                </w:rPr>
                <w:t>S1-250711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BDBE7C" w14:textId="45244069" w:rsidR="00C25680" w:rsidRPr="005F24EA" w:rsidRDefault="00C25680" w:rsidP="00C25680">
            <w:pPr>
              <w:snapToGrid w:val="0"/>
              <w:spacing w:after="0" w:line="240" w:lineRule="auto"/>
            </w:pPr>
            <w:r w:rsidRPr="005F24EA">
              <w:t>Ericsson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415172" w14:textId="1AC7D95C" w:rsidR="00C25680" w:rsidRPr="005F24EA" w:rsidRDefault="00C25680" w:rsidP="00C25680">
            <w:pPr>
              <w:snapToGrid w:val="0"/>
              <w:spacing w:after="0" w:line="240" w:lineRule="auto"/>
            </w:pPr>
            <w:r w:rsidRPr="005F24EA">
              <w:t>Use case on SW Agent for disability support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DE574E" w14:textId="72EF48FE" w:rsidR="00C25680" w:rsidRPr="005F24EA" w:rsidRDefault="00F00829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Revised in </w:t>
            </w:r>
            <w:hyperlink r:id="rId140" w:history="1">
              <w:r w:rsidR="00F23A91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S1-250757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C843D2" w14:textId="28CD62D6" w:rsidR="00C25680" w:rsidRPr="005F24EA" w:rsidRDefault="00C25680" w:rsidP="00C2568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141" w:history="1">
              <w:r w:rsidR="00D11D72" w:rsidRPr="005F24EA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S1-250273</w:t>
              </w:r>
            </w:hyperlink>
            <w:r w:rsidRPr="005F24EA">
              <w:rPr>
                <w:rFonts w:eastAsia="Arial Unicode MS" w:cs="Arial"/>
                <w:szCs w:val="18"/>
                <w:lang w:eastAsia="ar-SA"/>
              </w:rPr>
              <w:t>.</w:t>
            </w:r>
          </w:p>
        </w:tc>
      </w:tr>
      <w:tr w:rsidR="00F23A91" w:rsidRPr="005F24EA" w14:paraId="1556984F" w14:textId="77777777" w:rsidTr="00EA284F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A2159" w14:textId="77777777" w:rsidR="00F23A91" w:rsidRPr="005F24EA" w:rsidRDefault="00F23A91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E5329" w14:textId="48F553DB" w:rsidR="00F23A91" w:rsidRPr="005F24EA" w:rsidRDefault="00F23A91" w:rsidP="00EA284F">
            <w:pPr>
              <w:snapToGrid w:val="0"/>
              <w:spacing w:after="0" w:line="240" w:lineRule="auto"/>
            </w:pPr>
            <w:hyperlink r:id="rId142" w:history="1">
              <w:r w:rsidRPr="00CB237C">
                <w:rPr>
                  <w:rStyle w:val="Hyperlink"/>
                  <w:rFonts w:eastAsia="Times New Roman" w:cs="Arial"/>
                  <w:szCs w:val="18"/>
                  <w:highlight w:val="yellow"/>
                  <w:lang w:eastAsia="ar-SA"/>
                </w:rPr>
                <w:t>S1-250757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92116" w14:textId="77777777" w:rsidR="00F23A91" w:rsidRPr="005F24EA" w:rsidRDefault="00F23A91" w:rsidP="00EA284F">
            <w:pPr>
              <w:snapToGrid w:val="0"/>
              <w:spacing w:after="0" w:line="240" w:lineRule="auto"/>
            </w:pPr>
            <w:r w:rsidRPr="005F24EA">
              <w:t>Ericsson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736FD" w14:textId="77777777" w:rsidR="00F23A91" w:rsidRPr="005F24EA" w:rsidRDefault="00F23A91" w:rsidP="00EA284F">
            <w:pPr>
              <w:snapToGrid w:val="0"/>
              <w:spacing w:after="0" w:line="240" w:lineRule="auto"/>
            </w:pPr>
            <w:r w:rsidRPr="005F24EA">
              <w:t>Use case on SW Agent for disability support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55443" w14:textId="069ECB49" w:rsidR="00F23A91" w:rsidRPr="005F24EA" w:rsidRDefault="00F23A91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531EC" w14:textId="77777777" w:rsidR="00F23A91" w:rsidRDefault="00F23A91" w:rsidP="00EA284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143" w:history="1">
              <w:r w:rsidRPr="005F24EA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S1-250273</w:t>
              </w:r>
            </w:hyperlink>
            <w:r w:rsidRPr="005F24EA">
              <w:rPr>
                <w:rFonts w:eastAsia="Arial Unicode MS" w:cs="Arial"/>
                <w:szCs w:val="18"/>
                <w:lang w:eastAsia="ar-SA"/>
              </w:rPr>
              <w:t>.</w:t>
            </w:r>
          </w:p>
          <w:p w14:paraId="645E6BB3" w14:textId="0BD37F1D" w:rsidR="00F23A91" w:rsidRPr="005F24EA" w:rsidRDefault="00F23A91" w:rsidP="00EA284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144" w:history="1">
              <w:r w:rsidRPr="005F24EA">
                <w:rPr>
                  <w:rStyle w:val="Hyperlink"/>
                  <w:rFonts w:cs="Arial"/>
                </w:rPr>
                <w:t>S1-250711</w:t>
              </w:r>
            </w:hyperlink>
          </w:p>
        </w:tc>
      </w:tr>
      <w:tr w:rsidR="0015656D" w:rsidRPr="005F24EA" w14:paraId="790C622E" w14:textId="77777777" w:rsidTr="000A5942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AE9733" w14:textId="77777777" w:rsidR="0015656D" w:rsidRPr="005F24EA" w:rsidRDefault="0015656D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EB4D3B" w14:textId="558AFDBF" w:rsidR="0015656D" w:rsidRPr="005F24EA" w:rsidRDefault="00D11D72" w:rsidP="00C25680">
            <w:pPr>
              <w:snapToGrid w:val="0"/>
              <w:spacing w:after="0" w:line="240" w:lineRule="auto"/>
            </w:pPr>
            <w:hyperlink r:id="rId145" w:history="1">
              <w:r w:rsidRPr="005F24EA">
                <w:rPr>
                  <w:rStyle w:val="Hyperlink"/>
                  <w:rFonts w:cs="Arial"/>
                </w:rPr>
                <w:t>S1-250280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FE91C6" w14:textId="77777777" w:rsidR="0015656D" w:rsidRPr="005F24EA" w:rsidRDefault="0015656D" w:rsidP="00C25680">
            <w:pPr>
              <w:snapToGrid w:val="0"/>
              <w:spacing w:after="0" w:line="240" w:lineRule="auto"/>
            </w:pPr>
            <w:r w:rsidRPr="005F24EA"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2B1B63" w14:textId="77777777" w:rsidR="0015656D" w:rsidRPr="005F24EA" w:rsidRDefault="0015656D" w:rsidP="00C25680">
            <w:pPr>
              <w:snapToGrid w:val="0"/>
              <w:spacing w:after="0" w:line="240" w:lineRule="auto"/>
            </w:pPr>
            <w:r w:rsidRPr="005F24EA">
              <w:t>Use case on network-based intelligent assistance for autonomous driving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C6A996" w14:textId="53D8C379" w:rsidR="0015656D" w:rsidRPr="005F24EA" w:rsidRDefault="000A5942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F24EA">
              <w:rPr>
                <w:rFonts w:eastAsia="Times New Roman" w:cs="Arial"/>
                <w:szCs w:val="18"/>
                <w:lang w:eastAsia="ar-SA"/>
              </w:rPr>
              <w:t xml:space="preserve">Revised to </w:t>
            </w:r>
            <w:hyperlink r:id="rId146" w:history="1">
              <w:r w:rsidR="00D11D72" w:rsidRPr="005F24EA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S1-250712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64CCAA" w14:textId="77777777" w:rsidR="0015656D" w:rsidRPr="005F24EA" w:rsidRDefault="0015656D" w:rsidP="00C2568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5942" w:rsidRPr="005F24EA" w14:paraId="26B15662" w14:textId="77777777" w:rsidTr="00E010B2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359937" w14:textId="4AA760BA" w:rsidR="000A5942" w:rsidRPr="005F24EA" w:rsidRDefault="000A5942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43C398" w14:textId="6C2F3F6E" w:rsidR="000A5942" w:rsidRPr="005F24EA" w:rsidRDefault="00D11D72" w:rsidP="00C25680">
            <w:pPr>
              <w:snapToGrid w:val="0"/>
              <w:spacing w:after="0" w:line="240" w:lineRule="auto"/>
            </w:pPr>
            <w:hyperlink r:id="rId147" w:history="1">
              <w:r w:rsidRPr="005F24EA">
                <w:rPr>
                  <w:rStyle w:val="Hyperlink"/>
                  <w:rFonts w:cs="Arial"/>
                </w:rPr>
                <w:t>S1-250712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B39EA6" w14:textId="7D1046B1" w:rsidR="000A5942" w:rsidRPr="005F24EA" w:rsidRDefault="000A5942" w:rsidP="00C25680">
            <w:pPr>
              <w:snapToGrid w:val="0"/>
              <w:spacing w:after="0" w:line="240" w:lineRule="auto"/>
            </w:pPr>
            <w:r w:rsidRPr="005F24EA"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DA06AC" w14:textId="7474F39A" w:rsidR="000A5942" w:rsidRPr="005F24EA" w:rsidRDefault="000A5942" w:rsidP="00C25680">
            <w:pPr>
              <w:snapToGrid w:val="0"/>
              <w:spacing w:after="0" w:line="240" w:lineRule="auto"/>
            </w:pPr>
            <w:r w:rsidRPr="005F24EA">
              <w:t>Use case on network-based intelligent assistance for autonomous driving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728BDD" w14:textId="77777777" w:rsidR="000A5942" w:rsidRDefault="00A71BFB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Revised in </w:t>
            </w:r>
            <w:hyperlink r:id="rId148" w:history="1">
              <w:r w:rsidR="00440470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S1-250748</w:t>
              </w:r>
            </w:hyperlink>
          </w:p>
          <w:p w14:paraId="013EA917" w14:textId="2D650072" w:rsidR="00440470" w:rsidRPr="005F24EA" w:rsidRDefault="00440470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A86781" w14:textId="77777777" w:rsidR="000A5942" w:rsidRDefault="000A5942" w:rsidP="00C2568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149" w:history="1">
              <w:r w:rsidR="00D11D72" w:rsidRPr="005F24EA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S1-250280</w:t>
              </w:r>
            </w:hyperlink>
            <w:r w:rsidRPr="005F24EA">
              <w:rPr>
                <w:rFonts w:eastAsia="Arial Unicode MS" w:cs="Arial"/>
                <w:szCs w:val="18"/>
                <w:lang w:eastAsia="ar-SA"/>
              </w:rPr>
              <w:t>.</w:t>
            </w:r>
          </w:p>
          <w:p w14:paraId="5BE9781A" w14:textId="3574BBF5" w:rsidR="00E010B2" w:rsidRPr="005F24EA" w:rsidRDefault="00E010B2" w:rsidP="00C2568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150" w:history="1">
              <w:r w:rsidRPr="005F24EA">
                <w:rPr>
                  <w:rStyle w:val="Hyperlink"/>
                  <w:rFonts w:cs="Arial"/>
                </w:rPr>
                <w:t>S1-250712</w:t>
              </w:r>
            </w:hyperlink>
          </w:p>
        </w:tc>
      </w:tr>
      <w:tr w:rsidR="00E010B2" w:rsidRPr="005F24EA" w14:paraId="7E705E7D" w14:textId="77777777" w:rsidTr="00FD146D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610A10" w14:textId="77777777" w:rsidR="00E010B2" w:rsidRPr="005F24EA" w:rsidRDefault="00E010B2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CBD0A5" w14:textId="09303B2D" w:rsidR="00E010B2" w:rsidRPr="005F24EA" w:rsidRDefault="00E010B2" w:rsidP="00EA284F">
            <w:pPr>
              <w:snapToGrid w:val="0"/>
              <w:spacing w:after="0" w:line="240" w:lineRule="auto"/>
            </w:pPr>
            <w:hyperlink r:id="rId151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S1-250748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1012B2" w14:textId="77777777" w:rsidR="00E010B2" w:rsidRPr="005F24EA" w:rsidRDefault="00E010B2" w:rsidP="00EA284F">
            <w:pPr>
              <w:snapToGrid w:val="0"/>
              <w:spacing w:after="0" w:line="240" w:lineRule="auto"/>
            </w:pPr>
            <w:r w:rsidRPr="005F24EA"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AA1ED0" w14:textId="77777777" w:rsidR="00E010B2" w:rsidRPr="005F24EA" w:rsidRDefault="00E010B2" w:rsidP="00EA284F">
            <w:pPr>
              <w:snapToGrid w:val="0"/>
              <w:spacing w:after="0" w:line="240" w:lineRule="auto"/>
            </w:pPr>
            <w:r w:rsidRPr="005F24EA">
              <w:t>Use case on network-based intelligent assistance for autonomous driving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52C047" w14:textId="11CE793D" w:rsidR="00E010B2" w:rsidRPr="005F24EA" w:rsidRDefault="00E010B2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Revised in </w:t>
            </w:r>
            <w:hyperlink r:id="rId152" w:history="1">
              <w:r w:rsidR="00EF5180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S1-250758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4113FF" w14:textId="77777777" w:rsidR="00E010B2" w:rsidRDefault="00E010B2" w:rsidP="00EA284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153" w:history="1">
              <w:r w:rsidRPr="005F24EA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S1-250280</w:t>
              </w:r>
            </w:hyperlink>
            <w:r w:rsidRPr="005F24EA">
              <w:rPr>
                <w:rFonts w:eastAsia="Arial Unicode MS" w:cs="Arial"/>
                <w:szCs w:val="18"/>
                <w:lang w:eastAsia="ar-SA"/>
              </w:rPr>
              <w:t>.</w:t>
            </w:r>
          </w:p>
          <w:p w14:paraId="4EA72CD9" w14:textId="14A8DE4E" w:rsidR="00365FD5" w:rsidRPr="005F24EA" w:rsidRDefault="00365FD5" w:rsidP="00EA284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154" w:history="1">
              <w:r w:rsidRPr="005F24EA">
                <w:rPr>
                  <w:rStyle w:val="Hyperlink"/>
                  <w:rFonts w:cs="Arial"/>
                </w:rPr>
                <w:t>S1-250712</w:t>
              </w:r>
            </w:hyperlink>
          </w:p>
        </w:tc>
      </w:tr>
      <w:tr w:rsidR="00FD146D" w:rsidRPr="005F24EA" w14:paraId="1A6F9616" w14:textId="77777777" w:rsidTr="00EA284F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A04FC" w14:textId="77777777" w:rsidR="00FD146D" w:rsidRPr="005F24EA" w:rsidRDefault="00FD146D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E264B" w14:textId="2FFDE567" w:rsidR="00FD146D" w:rsidRPr="005F24EA" w:rsidRDefault="00EF5180" w:rsidP="00EA284F">
            <w:pPr>
              <w:snapToGrid w:val="0"/>
              <w:spacing w:after="0" w:line="240" w:lineRule="auto"/>
            </w:pPr>
            <w:hyperlink r:id="rId155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S1-250758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FD08F" w14:textId="77777777" w:rsidR="00FD146D" w:rsidRPr="005F24EA" w:rsidRDefault="00FD146D" w:rsidP="00EA284F">
            <w:pPr>
              <w:snapToGrid w:val="0"/>
              <w:spacing w:after="0" w:line="240" w:lineRule="auto"/>
            </w:pPr>
            <w:r w:rsidRPr="005F24EA"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0B21A" w14:textId="77777777" w:rsidR="00FD146D" w:rsidRPr="005F24EA" w:rsidRDefault="00FD146D" w:rsidP="00EA284F">
            <w:pPr>
              <w:snapToGrid w:val="0"/>
              <w:spacing w:after="0" w:line="240" w:lineRule="auto"/>
            </w:pPr>
            <w:r w:rsidRPr="005F24EA">
              <w:t>Use case on network-based intelligent assistance for autonomous driving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D531C" w14:textId="3A566E6B" w:rsidR="00FD146D" w:rsidRPr="005F24EA" w:rsidRDefault="00FD146D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A0D78" w14:textId="77777777" w:rsidR="00FD146D" w:rsidRDefault="00FD146D" w:rsidP="00EA284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156" w:history="1">
              <w:r w:rsidRPr="005F24EA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S1-250280</w:t>
              </w:r>
            </w:hyperlink>
            <w:r w:rsidRPr="005F24EA">
              <w:rPr>
                <w:rFonts w:eastAsia="Arial Unicode MS" w:cs="Arial"/>
                <w:szCs w:val="18"/>
                <w:lang w:eastAsia="ar-SA"/>
              </w:rPr>
              <w:t>.</w:t>
            </w:r>
          </w:p>
          <w:p w14:paraId="0E19C048" w14:textId="77777777" w:rsidR="00FD146D" w:rsidRDefault="00FD146D" w:rsidP="00EA284F">
            <w:pPr>
              <w:spacing w:after="0" w:line="240" w:lineRule="auto"/>
            </w:pPr>
            <w:r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157" w:history="1">
              <w:r w:rsidRPr="005F24EA">
                <w:rPr>
                  <w:rStyle w:val="Hyperlink"/>
                  <w:rFonts w:cs="Arial"/>
                </w:rPr>
                <w:t>S1-250712</w:t>
              </w:r>
            </w:hyperlink>
          </w:p>
          <w:p w14:paraId="3533AC8E" w14:textId="071675AF" w:rsidR="00EF5180" w:rsidRPr="005F24EA" w:rsidRDefault="00EF5180" w:rsidP="00EA284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t xml:space="preserve">Revision of </w:t>
            </w:r>
            <w:hyperlink r:id="rId158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S1-250748</w:t>
              </w:r>
            </w:hyperlink>
          </w:p>
        </w:tc>
      </w:tr>
      <w:tr w:rsidR="0015656D" w:rsidRPr="005F24EA" w14:paraId="3EF6BCFF" w14:textId="77777777" w:rsidTr="00E9285D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1F8967" w14:textId="77777777" w:rsidR="0015656D" w:rsidRPr="005F24EA" w:rsidRDefault="0015656D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bookmarkStart w:id="6" w:name="_Hlk190512631"/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E716A6" w14:textId="766FA1DD" w:rsidR="0015656D" w:rsidRPr="005F24EA" w:rsidRDefault="00D11D72" w:rsidP="00C25680">
            <w:pPr>
              <w:snapToGrid w:val="0"/>
              <w:spacing w:after="0" w:line="240" w:lineRule="auto"/>
            </w:pPr>
            <w:hyperlink r:id="rId159" w:history="1">
              <w:r w:rsidRPr="005F24EA">
                <w:rPr>
                  <w:rStyle w:val="Hyperlink"/>
                  <w:rFonts w:cs="Arial"/>
                </w:rPr>
                <w:t>S1-250282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5CBD3D" w14:textId="77777777" w:rsidR="0015656D" w:rsidRPr="005F24EA" w:rsidRDefault="0015656D" w:rsidP="00C25680">
            <w:pPr>
              <w:snapToGrid w:val="0"/>
              <w:spacing w:after="0" w:line="240" w:lineRule="auto"/>
            </w:pPr>
            <w:r w:rsidRPr="005F24EA"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D4AC51" w14:textId="77777777" w:rsidR="0015656D" w:rsidRPr="005F24EA" w:rsidRDefault="0015656D" w:rsidP="00C25680">
            <w:pPr>
              <w:snapToGrid w:val="0"/>
              <w:spacing w:after="0" w:line="240" w:lineRule="auto"/>
            </w:pPr>
            <w:r w:rsidRPr="005F24EA">
              <w:t>Use case on providing on-demand scalable customized services with quality assurance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E3937E" w14:textId="2A90C7DA" w:rsidR="0015656D" w:rsidRPr="005F24EA" w:rsidRDefault="0015656D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F24EA">
              <w:rPr>
                <w:rFonts w:eastAsia="Times New Roman" w:cs="Arial"/>
                <w:szCs w:val="18"/>
                <w:lang w:eastAsia="ar-SA"/>
              </w:rPr>
              <w:t xml:space="preserve">Revised to </w:t>
            </w:r>
            <w:hyperlink r:id="rId160" w:history="1">
              <w:r w:rsidR="00D11D72" w:rsidRPr="005F24EA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S1-250326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9E0A1C" w14:textId="77777777" w:rsidR="0015656D" w:rsidRPr="005F24EA" w:rsidRDefault="0015656D" w:rsidP="00C2568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5656D" w:rsidRPr="005F24EA" w14:paraId="42FFA0A2" w14:textId="77777777" w:rsidTr="00E9285D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BD60F9" w14:textId="77777777" w:rsidR="0015656D" w:rsidRPr="005F24EA" w:rsidRDefault="0015656D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3DFE3B" w14:textId="3DCD9D2C" w:rsidR="0015656D" w:rsidRPr="005F24EA" w:rsidRDefault="00D11D72" w:rsidP="00C25680">
            <w:pPr>
              <w:snapToGrid w:val="0"/>
              <w:spacing w:after="0" w:line="240" w:lineRule="auto"/>
            </w:pPr>
            <w:hyperlink r:id="rId161" w:history="1">
              <w:r w:rsidRPr="005F24EA">
                <w:rPr>
                  <w:rStyle w:val="Hyperlink"/>
                  <w:rFonts w:cs="Arial"/>
                </w:rPr>
                <w:t>S1-250326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4F0C1A" w14:textId="77777777" w:rsidR="0015656D" w:rsidRPr="005F24EA" w:rsidRDefault="0015656D" w:rsidP="00C25680">
            <w:pPr>
              <w:snapToGrid w:val="0"/>
              <w:spacing w:after="0" w:line="240" w:lineRule="auto"/>
            </w:pPr>
            <w:r w:rsidRPr="005F24EA"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90263A" w14:textId="77777777" w:rsidR="0015656D" w:rsidRPr="005F24EA" w:rsidRDefault="0015656D" w:rsidP="00C25680">
            <w:pPr>
              <w:snapToGrid w:val="0"/>
              <w:spacing w:after="0" w:line="240" w:lineRule="auto"/>
            </w:pPr>
            <w:r w:rsidRPr="005F24EA">
              <w:t>Use case on providing on-demand scalable customized services with quality assurance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17338E" w14:textId="77777777" w:rsidR="0015656D" w:rsidRDefault="00E9285D" w:rsidP="00C25680">
            <w:pPr>
              <w:snapToGrid w:val="0"/>
              <w:spacing w:after="0" w:line="240" w:lineRule="auto"/>
            </w:pPr>
            <w:r w:rsidRPr="005F24EA">
              <w:rPr>
                <w:rFonts w:eastAsia="Times New Roman" w:cs="Arial"/>
                <w:szCs w:val="18"/>
                <w:lang w:eastAsia="ar-SA"/>
              </w:rPr>
              <w:t xml:space="preserve">Revised to </w:t>
            </w:r>
            <w:hyperlink r:id="rId162" w:history="1">
              <w:r w:rsidR="00D11D72" w:rsidRPr="005F24EA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S1-250713</w:t>
              </w:r>
            </w:hyperlink>
          </w:p>
          <w:p w14:paraId="6F173E4F" w14:textId="4D80F35E" w:rsidR="00C66390" w:rsidRPr="005F24EA" w:rsidRDefault="00C66390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BE423A" w14:textId="0AEFE4D0" w:rsidR="0015656D" w:rsidRPr="005F24EA" w:rsidRDefault="0015656D" w:rsidP="00C2568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163" w:history="1">
              <w:r w:rsidR="00D11D72" w:rsidRPr="005F24EA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S1-250282</w:t>
              </w:r>
            </w:hyperlink>
            <w:r w:rsidRPr="005F24EA">
              <w:rPr>
                <w:rFonts w:eastAsia="Arial Unicode MS" w:cs="Arial"/>
                <w:szCs w:val="18"/>
                <w:lang w:eastAsia="ar-SA"/>
              </w:rPr>
              <w:t>.</w:t>
            </w:r>
          </w:p>
        </w:tc>
      </w:tr>
      <w:tr w:rsidR="00E9285D" w:rsidRPr="005F24EA" w14:paraId="623EA278" w14:textId="77777777" w:rsidTr="002619CF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4E2FCF" w14:textId="5E2FDF61" w:rsidR="00E9285D" w:rsidRPr="005F24EA" w:rsidRDefault="00E9285D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8D05E5" w14:textId="5F584702" w:rsidR="00E9285D" w:rsidRPr="005F24EA" w:rsidRDefault="00D11D72" w:rsidP="00C25680">
            <w:pPr>
              <w:snapToGrid w:val="0"/>
              <w:spacing w:after="0" w:line="240" w:lineRule="auto"/>
            </w:pPr>
            <w:hyperlink r:id="rId164" w:history="1">
              <w:r w:rsidRPr="005F24EA">
                <w:rPr>
                  <w:rStyle w:val="Hyperlink"/>
                  <w:rFonts w:cs="Arial"/>
                </w:rPr>
                <w:t>S1-250713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27F909" w14:textId="486B1ED9" w:rsidR="00E9285D" w:rsidRPr="005F24EA" w:rsidRDefault="00E9285D" w:rsidP="00C25680">
            <w:pPr>
              <w:snapToGrid w:val="0"/>
              <w:spacing w:after="0" w:line="240" w:lineRule="auto"/>
            </w:pPr>
            <w:r w:rsidRPr="005F24EA"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8995C0" w14:textId="508B4D23" w:rsidR="00E9285D" w:rsidRPr="005F24EA" w:rsidRDefault="00E9285D" w:rsidP="00C25680">
            <w:pPr>
              <w:snapToGrid w:val="0"/>
              <w:spacing w:after="0" w:line="240" w:lineRule="auto"/>
            </w:pPr>
            <w:r w:rsidRPr="005F24EA">
              <w:t>Use case on providing on-demand scalable customized services with quality assurance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D10E43" w14:textId="77777777" w:rsidR="00E9285D" w:rsidRDefault="00C66390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Revised in </w:t>
            </w:r>
            <w:hyperlink r:id="rId165" w:history="1">
              <w:r w:rsidR="002F6312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S1-250746</w:t>
              </w:r>
            </w:hyperlink>
          </w:p>
          <w:p w14:paraId="4842CB87" w14:textId="252018D2" w:rsidR="002F6312" w:rsidRPr="005F24EA" w:rsidRDefault="002F6312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FE701F" w14:textId="03EA1EA6" w:rsidR="00E9285D" w:rsidRPr="005F24EA" w:rsidRDefault="00E9285D" w:rsidP="00C2568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i/>
                <w:szCs w:val="18"/>
                <w:lang w:eastAsia="ar-SA"/>
              </w:rPr>
              <w:t xml:space="preserve">Revision of </w:t>
            </w:r>
            <w:hyperlink r:id="rId166" w:history="1">
              <w:r w:rsidR="00D11D72" w:rsidRPr="005F24EA">
                <w:rPr>
                  <w:rStyle w:val="Hyperlink"/>
                  <w:rFonts w:eastAsia="Arial Unicode MS" w:cs="Arial"/>
                  <w:i/>
                  <w:szCs w:val="18"/>
                  <w:lang w:eastAsia="ar-SA"/>
                </w:rPr>
                <w:t>S1-250282</w:t>
              </w:r>
            </w:hyperlink>
            <w:r w:rsidRPr="005F24EA">
              <w:rPr>
                <w:rFonts w:eastAsia="Arial Unicode MS" w:cs="Arial"/>
                <w:i/>
                <w:szCs w:val="18"/>
                <w:lang w:eastAsia="ar-SA"/>
              </w:rPr>
              <w:t>.</w:t>
            </w:r>
          </w:p>
          <w:p w14:paraId="4586DFA5" w14:textId="7938F0D7" w:rsidR="00E9285D" w:rsidRPr="005F24EA" w:rsidRDefault="00E9285D" w:rsidP="00C2568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167" w:history="1">
              <w:r w:rsidR="00D11D72" w:rsidRPr="005F24EA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S1-250326</w:t>
              </w:r>
            </w:hyperlink>
            <w:r w:rsidRPr="005F24EA">
              <w:rPr>
                <w:rFonts w:eastAsia="Arial Unicode MS" w:cs="Arial"/>
                <w:szCs w:val="18"/>
                <w:lang w:eastAsia="ar-SA"/>
              </w:rPr>
              <w:t>.</w:t>
            </w:r>
          </w:p>
        </w:tc>
      </w:tr>
      <w:tr w:rsidR="002619CF" w:rsidRPr="005F24EA" w14:paraId="69F66045" w14:textId="77777777" w:rsidTr="00C44EE7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7A6E72" w14:textId="77777777" w:rsidR="002619CF" w:rsidRPr="005F24EA" w:rsidRDefault="002619CF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EBD717" w14:textId="4CB2FAF2" w:rsidR="002619CF" w:rsidRPr="005F24EA" w:rsidRDefault="009148F2" w:rsidP="00EA284F">
            <w:pPr>
              <w:snapToGrid w:val="0"/>
              <w:spacing w:after="0" w:line="240" w:lineRule="auto"/>
            </w:pPr>
            <w:hyperlink r:id="rId168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S1-250746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A778BA" w14:textId="77777777" w:rsidR="002619CF" w:rsidRPr="005F24EA" w:rsidRDefault="002619CF" w:rsidP="00EA284F">
            <w:pPr>
              <w:snapToGrid w:val="0"/>
              <w:spacing w:after="0" w:line="240" w:lineRule="auto"/>
            </w:pPr>
            <w:r w:rsidRPr="005F24EA"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CF5C93" w14:textId="77777777" w:rsidR="002619CF" w:rsidRPr="005F24EA" w:rsidRDefault="002619CF" w:rsidP="00EA284F">
            <w:pPr>
              <w:snapToGrid w:val="0"/>
              <w:spacing w:after="0" w:line="240" w:lineRule="auto"/>
            </w:pPr>
            <w:r w:rsidRPr="005F24EA">
              <w:t>Use case on providing on-demand scalable customized services with quality assurance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089F06" w14:textId="540ABDC5" w:rsidR="002619CF" w:rsidRPr="005F24EA" w:rsidRDefault="002619CF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Revised in </w:t>
            </w:r>
            <w:hyperlink r:id="rId169" w:history="1">
              <w:r w:rsidR="002168EE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S1-250759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C988DD" w14:textId="77777777" w:rsidR="002619CF" w:rsidRPr="005F24EA" w:rsidRDefault="002619CF" w:rsidP="00EA284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i/>
                <w:szCs w:val="18"/>
                <w:lang w:eastAsia="ar-SA"/>
              </w:rPr>
              <w:t xml:space="preserve">Revision of </w:t>
            </w:r>
            <w:hyperlink r:id="rId170" w:history="1">
              <w:r w:rsidRPr="005F24EA">
                <w:rPr>
                  <w:rStyle w:val="Hyperlink"/>
                  <w:rFonts w:eastAsia="Arial Unicode MS" w:cs="Arial"/>
                  <w:i/>
                  <w:szCs w:val="18"/>
                  <w:lang w:eastAsia="ar-SA"/>
                </w:rPr>
                <w:t>S1-250282</w:t>
              </w:r>
            </w:hyperlink>
            <w:r w:rsidRPr="005F24EA">
              <w:rPr>
                <w:rFonts w:eastAsia="Arial Unicode MS" w:cs="Arial"/>
                <w:i/>
                <w:szCs w:val="18"/>
                <w:lang w:eastAsia="ar-SA"/>
              </w:rPr>
              <w:t>.</w:t>
            </w:r>
          </w:p>
          <w:p w14:paraId="1B6D9865" w14:textId="77777777" w:rsidR="002619CF" w:rsidRDefault="002619CF" w:rsidP="00EA284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171" w:history="1">
              <w:r w:rsidRPr="005F24EA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S1-250326</w:t>
              </w:r>
            </w:hyperlink>
            <w:r w:rsidRPr="005F24EA">
              <w:rPr>
                <w:rFonts w:eastAsia="Arial Unicode MS" w:cs="Arial"/>
                <w:szCs w:val="18"/>
                <w:lang w:eastAsia="ar-SA"/>
              </w:rPr>
              <w:t>.</w:t>
            </w:r>
          </w:p>
          <w:p w14:paraId="2F945E67" w14:textId="027BEC8C" w:rsidR="003D2344" w:rsidRPr="005F24EA" w:rsidRDefault="003D2344" w:rsidP="00EA284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172" w:history="1">
              <w:r w:rsidRPr="005F24EA">
                <w:rPr>
                  <w:rStyle w:val="Hyperlink"/>
                  <w:rFonts w:cs="Arial"/>
                </w:rPr>
                <w:t>S1-250713</w:t>
              </w:r>
            </w:hyperlink>
          </w:p>
        </w:tc>
      </w:tr>
      <w:tr w:rsidR="00C44EE7" w:rsidRPr="005F24EA" w14:paraId="5CD460BF" w14:textId="77777777" w:rsidTr="00EA284F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5A58E" w14:textId="77777777" w:rsidR="00C44EE7" w:rsidRPr="005F24EA" w:rsidRDefault="00C44EE7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CF3A0" w14:textId="152893BA" w:rsidR="00C44EE7" w:rsidRPr="005F24EA" w:rsidRDefault="00C44EE7" w:rsidP="00EA284F">
            <w:pPr>
              <w:snapToGrid w:val="0"/>
              <w:spacing w:after="0" w:line="240" w:lineRule="auto"/>
            </w:pPr>
            <w:hyperlink r:id="rId173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S1-250759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B466D" w14:textId="77777777" w:rsidR="00C44EE7" w:rsidRPr="005F24EA" w:rsidRDefault="00C44EE7" w:rsidP="00EA284F">
            <w:pPr>
              <w:snapToGrid w:val="0"/>
              <w:spacing w:after="0" w:line="240" w:lineRule="auto"/>
            </w:pPr>
            <w:r w:rsidRPr="005F24EA"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97C78" w14:textId="77777777" w:rsidR="00C44EE7" w:rsidRPr="005F24EA" w:rsidRDefault="00C44EE7" w:rsidP="00EA284F">
            <w:pPr>
              <w:snapToGrid w:val="0"/>
              <w:spacing w:after="0" w:line="240" w:lineRule="auto"/>
            </w:pPr>
            <w:r w:rsidRPr="005F24EA">
              <w:t>Use case on providing on-demand scalable customized services with quality assurance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8DC42" w14:textId="5FBD833E" w:rsidR="00C44EE7" w:rsidRPr="005F24EA" w:rsidRDefault="00C44EE7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6D9EC" w14:textId="77777777" w:rsidR="00C44EE7" w:rsidRPr="005F24EA" w:rsidRDefault="00C44EE7" w:rsidP="00EA284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i/>
                <w:szCs w:val="18"/>
                <w:lang w:eastAsia="ar-SA"/>
              </w:rPr>
              <w:t xml:space="preserve">Revision of </w:t>
            </w:r>
            <w:hyperlink r:id="rId174" w:history="1">
              <w:r w:rsidRPr="005F24EA">
                <w:rPr>
                  <w:rStyle w:val="Hyperlink"/>
                  <w:rFonts w:eastAsia="Arial Unicode MS" w:cs="Arial"/>
                  <w:i/>
                  <w:szCs w:val="18"/>
                  <w:lang w:eastAsia="ar-SA"/>
                </w:rPr>
                <w:t>S1-250282</w:t>
              </w:r>
            </w:hyperlink>
            <w:r w:rsidRPr="005F24EA">
              <w:rPr>
                <w:rFonts w:eastAsia="Arial Unicode MS" w:cs="Arial"/>
                <w:i/>
                <w:szCs w:val="18"/>
                <w:lang w:eastAsia="ar-SA"/>
              </w:rPr>
              <w:t>.</w:t>
            </w:r>
          </w:p>
          <w:p w14:paraId="5D52F5A5" w14:textId="77777777" w:rsidR="00C44EE7" w:rsidRDefault="00C44EE7" w:rsidP="00EA284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175" w:history="1">
              <w:r w:rsidRPr="005F24EA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S1-250326</w:t>
              </w:r>
            </w:hyperlink>
            <w:r w:rsidRPr="005F24EA">
              <w:rPr>
                <w:rFonts w:eastAsia="Arial Unicode MS" w:cs="Arial"/>
                <w:szCs w:val="18"/>
                <w:lang w:eastAsia="ar-SA"/>
              </w:rPr>
              <w:t>.</w:t>
            </w:r>
          </w:p>
          <w:p w14:paraId="6A9DEF5B" w14:textId="77777777" w:rsidR="00C44EE7" w:rsidRDefault="00C44EE7" w:rsidP="00EA284F">
            <w:pPr>
              <w:spacing w:after="0" w:line="240" w:lineRule="auto"/>
            </w:pPr>
            <w:r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176" w:history="1">
              <w:r w:rsidRPr="005F24EA">
                <w:rPr>
                  <w:rStyle w:val="Hyperlink"/>
                  <w:rFonts w:cs="Arial"/>
                </w:rPr>
                <w:t>S1-250713</w:t>
              </w:r>
            </w:hyperlink>
          </w:p>
          <w:p w14:paraId="52A69CA6" w14:textId="53AD5D64" w:rsidR="00FB7406" w:rsidRPr="005F24EA" w:rsidRDefault="00FB7406" w:rsidP="00EA284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t xml:space="preserve">Revision of </w:t>
            </w:r>
            <w:hyperlink r:id="rId177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S1-250746</w:t>
              </w:r>
            </w:hyperlink>
          </w:p>
        </w:tc>
      </w:tr>
      <w:bookmarkEnd w:id="6"/>
      <w:tr w:rsidR="0015656D" w:rsidRPr="005F24EA" w14:paraId="76CB2536" w14:textId="77777777" w:rsidTr="008B26CE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C24077" w14:textId="77777777" w:rsidR="0015656D" w:rsidRPr="005F24EA" w:rsidRDefault="0015656D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2FF85D" w14:textId="62B54C9F" w:rsidR="0015656D" w:rsidRPr="005F24EA" w:rsidRDefault="00D11D72" w:rsidP="00C25680">
            <w:pPr>
              <w:snapToGrid w:val="0"/>
              <w:spacing w:after="0" w:line="240" w:lineRule="auto"/>
            </w:pPr>
            <w:hyperlink r:id="rId178" w:history="1">
              <w:r w:rsidRPr="005F24EA">
                <w:rPr>
                  <w:rStyle w:val="Hyperlink"/>
                  <w:rFonts w:cs="Arial"/>
                </w:rPr>
                <w:t>S1-250026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57C72E" w14:textId="77777777" w:rsidR="0015656D" w:rsidRPr="005F24EA" w:rsidRDefault="0015656D" w:rsidP="00C25680">
            <w:pPr>
              <w:snapToGrid w:val="0"/>
              <w:spacing w:after="0" w:line="240" w:lineRule="auto"/>
            </w:pPr>
            <w:r w:rsidRPr="005F24EA">
              <w:t>Orange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80D674" w14:textId="77777777" w:rsidR="0015656D" w:rsidRPr="005F24EA" w:rsidRDefault="0015656D" w:rsidP="00C25680">
            <w:pPr>
              <w:snapToGrid w:val="0"/>
              <w:spacing w:after="0" w:line="240" w:lineRule="auto"/>
            </w:pPr>
            <w:r w:rsidRPr="005F24EA">
              <w:t>Use Case on Personal AI assistant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AFD019" w14:textId="5A9B6890" w:rsidR="0015656D" w:rsidRPr="005F24EA" w:rsidRDefault="008B26CE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F24EA">
              <w:rPr>
                <w:rFonts w:eastAsia="Times New Roman" w:cs="Arial"/>
                <w:szCs w:val="18"/>
                <w:lang w:eastAsia="ar-SA"/>
              </w:rPr>
              <w:t xml:space="preserve">Revised to </w:t>
            </w:r>
            <w:hyperlink r:id="rId179" w:history="1">
              <w:r w:rsidR="00D11D72" w:rsidRPr="005F24EA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S1-250714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CF17A6" w14:textId="77777777" w:rsidR="0015656D" w:rsidRPr="005F24EA" w:rsidRDefault="0015656D" w:rsidP="00C25680">
            <w:pPr>
              <w:spacing w:after="0" w:line="240" w:lineRule="auto"/>
              <w:rPr>
                <w:rFonts w:eastAsia="Arial Unicode MS" w:cs="Arial"/>
                <w:i/>
                <w:iCs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i/>
                <w:iCs/>
                <w:szCs w:val="18"/>
                <w:lang w:eastAsia="ar-SA"/>
              </w:rPr>
              <w:t>Moved from 8.1.6</w:t>
            </w:r>
          </w:p>
        </w:tc>
      </w:tr>
      <w:tr w:rsidR="008B26CE" w:rsidRPr="005F24EA" w14:paraId="12F15531" w14:textId="77777777" w:rsidTr="00176344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B93241" w14:textId="59F36612" w:rsidR="008B26CE" w:rsidRPr="005F24EA" w:rsidRDefault="008B26CE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C9B4DE" w14:textId="1490A5C8" w:rsidR="008B26CE" w:rsidRPr="005F24EA" w:rsidRDefault="00D11D72" w:rsidP="00C25680">
            <w:pPr>
              <w:snapToGrid w:val="0"/>
              <w:spacing w:after="0" w:line="240" w:lineRule="auto"/>
            </w:pPr>
            <w:hyperlink r:id="rId180" w:history="1">
              <w:r w:rsidRPr="005F24EA">
                <w:rPr>
                  <w:rStyle w:val="Hyperlink"/>
                  <w:rFonts w:cs="Arial"/>
                </w:rPr>
                <w:t>S1-250714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2C668A" w14:textId="622CC6BB" w:rsidR="008B26CE" w:rsidRPr="005F24EA" w:rsidRDefault="008B26CE" w:rsidP="00C25680">
            <w:pPr>
              <w:snapToGrid w:val="0"/>
              <w:spacing w:after="0" w:line="240" w:lineRule="auto"/>
            </w:pPr>
            <w:r w:rsidRPr="005F24EA">
              <w:t>Orange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669751" w14:textId="6AD0D08B" w:rsidR="008B26CE" w:rsidRPr="005F24EA" w:rsidRDefault="008B26CE" w:rsidP="00C25680">
            <w:pPr>
              <w:snapToGrid w:val="0"/>
              <w:spacing w:after="0" w:line="240" w:lineRule="auto"/>
            </w:pPr>
            <w:r w:rsidRPr="005F24EA">
              <w:t>Use Case on Personal AI assistant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C800CC" w14:textId="5D32EE66" w:rsidR="008B26CE" w:rsidRPr="005F24EA" w:rsidRDefault="003F2B95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Revised in </w:t>
            </w:r>
            <w:hyperlink r:id="rId181" w:history="1">
              <w:r w:rsidR="00176344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S1-250760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36C747" w14:textId="20993280" w:rsidR="008B26CE" w:rsidRPr="005F24EA" w:rsidRDefault="008B26CE" w:rsidP="00C25680">
            <w:pPr>
              <w:spacing w:after="0" w:line="240" w:lineRule="auto"/>
              <w:rPr>
                <w:rFonts w:eastAsia="Arial Unicode MS" w:cs="Arial"/>
                <w:iCs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i/>
                <w:iCs/>
                <w:szCs w:val="18"/>
                <w:lang w:eastAsia="ar-SA"/>
              </w:rPr>
              <w:t>Moved from 8.1.6</w:t>
            </w:r>
          </w:p>
          <w:p w14:paraId="1FD39469" w14:textId="6542C86C" w:rsidR="008B26CE" w:rsidRPr="005F24EA" w:rsidRDefault="008B26CE" w:rsidP="00C25680">
            <w:pPr>
              <w:spacing w:after="0" w:line="240" w:lineRule="auto"/>
              <w:rPr>
                <w:rFonts w:eastAsia="Arial Unicode MS" w:cs="Arial"/>
                <w:iCs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iCs/>
                <w:szCs w:val="18"/>
                <w:lang w:eastAsia="ar-SA"/>
              </w:rPr>
              <w:lastRenderedPageBreak/>
              <w:t xml:space="preserve">Revision of </w:t>
            </w:r>
            <w:hyperlink r:id="rId182" w:history="1">
              <w:r w:rsidR="00D11D72" w:rsidRPr="005F24EA">
                <w:rPr>
                  <w:rStyle w:val="Hyperlink"/>
                  <w:rFonts w:eastAsia="Arial Unicode MS" w:cs="Arial"/>
                  <w:iCs/>
                  <w:szCs w:val="18"/>
                  <w:lang w:eastAsia="ar-SA"/>
                </w:rPr>
                <w:t>S1-250026</w:t>
              </w:r>
            </w:hyperlink>
            <w:r w:rsidRPr="005F24EA">
              <w:rPr>
                <w:rFonts w:eastAsia="Arial Unicode MS" w:cs="Arial"/>
                <w:iCs/>
                <w:szCs w:val="18"/>
                <w:lang w:eastAsia="ar-SA"/>
              </w:rPr>
              <w:t>.</w:t>
            </w:r>
          </w:p>
        </w:tc>
      </w:tr>
      <w:tr w:rsidR="00176344" w:rsidRPr="005F24EA" w14:paraId="44B23959" w14:textId="77777777" w:rsidTr="00EA284F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CC00C" w14:textId="77777777" w:rsidR="00176344" w:rsidRPr="005F24EA" w:rsidRDefault="00176344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08838" w14:textId="7862540E" w:rsidR="00176344" w:rsidRPr="005F24EA" w:rsidRDefault="00176344" w:rsidP="00EA284F">
            <w:pPr>
              <w:snapToGrid w:val="0"/>
              <w:spacing w:after="0" w:line="240" w:lineRule="auto"/>
            </w:pPr>
            <w:hyperlink r:id="rId183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S1-250760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6897D" w14:textId="77777777" w:rsidR="00176344" w:rsidRPr="005F24EA" w:rsidRDefault="00176344" w:rsidP="00EA284F">
            <w:pPr>
              <w:snapToGrid w:val="0"/>
              <w:spacing w:after="0" w:line="240" w:lineRule="auto"/>
            </w:pPr>
            <w:r w:rsidRPr="005F24EA">
              <w:t>Orange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53C48" w14:textId="77777777" w:rsidR="00176344" w:rsidRPr="005F24EA" w:rsidRDefault="00176344" w:rsidP="00EA284F">
            <w:pPr>
              <w:snapToGrid w:val="0"/>
              <w:spacing w:after="0" w:line="240" w:lineRule="auto"/>
            </w:pPr>
            <w:r w:rsidRPr="005F24EA">
              <w:t>Use Case on Personal AI assistant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64EA7" w14:textId="48FAF28D" w:rsidR="00176344" w:rsidRPr="005F24EA" w:rsidRDefault="00176344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434DC" w14:textId="77777777" w:rsidR="00176344" w:rsidRPr="005F24EA" w:rsidRDefault="00176344" w:rsidP="00EA284F">
            <w:pPr>
              <w:spacing w:after="0" w:line="240" w:lineRule="auto"/>
              <w:rPr>
                <w:rFonts w:eastAsia="Arial Unicode MS" w:cs="Arial"/>
                <w:iCs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i/>
                <w:iCs/>
                <w:szCs w:val="18"/>
                <w:lang w:eastAsia="ar-SA"/>
              </w:rPr>
              <w:t>Moved from 8.1.6</w:t>
            </w:r>
          </w:p>
          <w:p w14:paraId="3D3EC0EA" w14:textId="77777777" w:rsidR="00176344" w:rsidRDefault="00176344" w:rsidP="00EA284F">
            <w:pPr>
              <w:spacing w:after="0" w:line="240" w:lineRule="auto"/>
              <w:rPr>
                <w:rFonts w:eastAsia="Arial Unicode MS" w:cs="Arial"/>
                <w:iCs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iCs/>
                <w:szCs w:val="18"/>
                <w:lang w:eastAsia="ar-SA"/>
              </w:rPr>
              <w:t xml:space="preserve">Revision of </w:t>
            </w:r>
            <w:hyperlink r:id="rId184" w:history="1">
              <w:r w:rsidRPr="005F24EA">
                <w:rPr>
                  <w:rStyle w:val="Hyperlink"/>
                  <w:rFonts w:eastAsia="Arial Unicode MS" w:cs="Arial"/>
                  <w:iCs/>
                  <w:szCs w:val="18"/>
                  <w:lang w:eastAsia="ar-SA"/>
                </w:rPr>
                <w:t>S1-250026</w:t>
              </w:r>
            </w:hyperlink>
            <w:r w:rsidRPr="005F24EA">
              <w:rPr>
                <w:rFonts w:eastAsia="Arial Unicode MS" w:cs="Arial"/>
                <w:iCs/>
                <w:szCs w:val="18"/>
                <w:lang w:eastAsia="ar-SA"/>
              </w:rPr>
              <w:t>.</w:t>
            </w:r>
          </w:p>
          <w:p w14:paraId="1C4CADBF" w14:textId="138F0005" w:rsidR="00176344" w:rsidRPr="005F24EA" w:rsidRDefault="00176344" w:rsidP="00EA284F">
            <w:pPr>
              <w:spacing w:after="0" w:line="240" w:lineRule="auto"/>
              <w:rPr>
                <w:rFonts w:eastAsia="Arial Unicode MS" w:cs="Arial"/>
                <w:iCs/>
                <w:szCs w:val="18"/>
                <w:lang w:eastAsia="ar-SA"/>
              </w:rPr>
            </w:pPr>
            <w:r>
              <w:rPr>
                <w:rFonts w:eastAsia="Arial Unicode MS" w:cs="Arial"/>
                <w:iCs/>
                <w:szCs w:val="18"/>
                <w:lang w:eastAsia="ar-SA"/>
              </w:rPr>
              <w:t xml:space="preserve">Revision of </w:t>
            </w:r>
            <w:hyperlink r:id="rId185" w:history="1">
              <w:r w:rsidRPr="005F24EA">
                <w:rPr>
                  <w:rStyle w:val="Hyperlink"/>
                  <w:rFonts w:cs="Arial"/>
                </w:rPr>
                <w:t>S1-250714</w:t>
              </w:r>
            </w:hyperlink>
          </w:p>
        </w:tc>
      </w:tr>
      <w:tr w:rsidR="00C931AF" w:rsidRPr="005F24EA" w14:paraId="3C230780" w14:textId="77777777" w:rsidTr="00751285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AB26EF" w14:textId="77777777" w:rsidR="00C931AF" w:rsidRPr="005F24EA" w:rsidRDefault="00C931AF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018C98" w14:textId="0EC911A6" w:rsidR="00C931AF" w:rsidRPr="005F24EA" w:rsidRDefault="00D11D72" w:rsidP="00C25680">
            <w:pPr>
              <w:snapToGrid w:val="0"/>
              <w:spacing w:after="0" w:line="240" w:lineRule="auto"/>
            </w:pPr>
            <w:hyperlink r:id="rId186" w:history="1">
              <w:r w:rsidRPr="005F24EA">
                <w:rPr>
                  <w:rStyle w:val="Hyperlink"/>
                  <w:rFonts w:cs="Arial"/>
                </w:rPr>
                <w:t>S1-250248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7B8107" w14:textId="77777777" w:rsidR="00C931AF" w:rsidRPr="005F24EA" w:rsidRDefault="00C931AF" w:rsidP="00C25680">
            <w:pPr>
              <w:snapToGrid w:val="0"/>
              <w:spacing w:after="0" w:line="240" w:lineRule="auto"/>
            </w:pPr>
            <w:r w:rsidRPr="005F24EA">
              <w:t>MediaTek, Nvidia, Toyota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11D345" w14:textId="77777777" w:rsidR="00C931AF" w:rsidRPr="005F24EA" w:rsidRDefault="00C931AF" w:rsidP="00C25680">
            <w:pPr>
              <w:snapToGrid w:val="0"/>
              <w:spacing w:after="0" w:line="240" w:lineRule="auto"/>
            </w:pPr>
            <w:r w:rsidRPr="005F24EA">
              <w:t>Use case on personal AI agent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E2BCDC" w14:textId="029BB170" w:rsidR="00C931AF" w:rsidRPr="005F24EA" w:rsidRDefault="00751285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F24EA">
              <w:rPr>
                <w:rFonts w:eastAsia="Times New Roman" w:cs="Arial"/>
                <w:szCs w:val="18"/>
                <w:lang w:eastAsia="ar-SA"/>
              </w:rPr>
              <w:t xml:space="preserve">Revised to </w:t>
            </w:r>
            <w:hyperlink r:id="rId187" w:history="1">
              <w:r w:rsidR="00D11D72" w:rsidRPr="005F24EA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S1-250715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73FFA4" w14:textId="77777777" w:rsidR="00C931AF" w:rsidRPr="005F24EA" w:rsidRDefault="00C931AF" w:rsidP="00C25680">
            <w:pPr>
              <w:spacing w:after="0" w:line="240" w:lineRule="auto"/>
              <w:rPr>
                <w:rFonts w:eastAsia="Arial Unicode MS" w:cs="Arial"/>
                <w:i/>
                <w:iCs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i/>
                <w:iCs/>
                <w:szCs w:val="18"/>
                <w:lang w:eastAsia="ar-SA"/>
              </w:rPr>
              <w:t>Moved from 8.1.7</w:t>
            </w:r>
          </w:p>
        </w:tc>
      </w:tr>
      <w:tr w:rsidR="00751285" w:rsidRPr="005F24EA" w14:paraId="6A533045" w14:textId="77777777" w:rsidTr="0093703A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3635A2" w14:textId="302BCCC9" w:rsidR="00751285" w:rsidRPr="005F24EA" w:rsidRDefault="00751285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B4424B" w14:textId="764E1AEA" w:rsidR="00751285" w:rsidRPr="005F24EA" w:rsidRDefault="00D11D72" w:rsidP="00C25680">
            <w:pPr>
              <w:snapToGrid w:val="0"/>
              <w:spacing w:after="0" w:line="240" w:lineRule="auto"/>
            </w:pPr>
            <w:hyperlink r:id="rId188" w:history="1">
              <w:r w:rsidRPr="005F24EA">
                <w:rPr>
                  <w:rStyle w:val="Hyperlink"/>
                  <w:rFonts w:cs="Arial"/>
                </w:rPr>
                <w:t>S1-250715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602B29" w14:textId="1D200C0E" w:rsidR="00751285" w:rsidRPr="005F24EA" w:rsidRDefault="00751285" w:rsidP="00C25680">
            <w:pPr>
              <w:snapToGrid w:val="0"/>
              <w:spacing w:after="0" w:line="240" w:lineRule="auto"/>
            </w:pPr>
            <w:r w:rsidRPr="005F24EA">
              <w:t>MediaTek, Nvidia, Toyota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649DBC" w14:textId="717B2F9A" w:rsidR="00751285" w:rsidRPr="005F24EA" w:rsidRDefault="00751285" w:rsidP="00C25680">
            <w:pPr>
              <w:snapToGrid w:val="0"/>
              <w:spacing w:after="0" w:line="240" w:lineRule="auto"/>
            </w:pPr>
            <w:r w:rsidRPr="005F24EA">
              <w:t>Use case on personal AI agent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0406F8" w14:textId="6E6DD5CC" w:rsidR="00751285" w:rsidRPr="005F24EA" w:rsidRDefault="00165BA9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Revised in </w:t>
            </w:r>
            <w:hyperlink r:id="rId189" w:history="1">
              <w:r w:rsidR="0093703A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S1-250761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BE6BEA" w14:textId="7B799688" w:rsidR="00751285" w:rsidRPr="005F24EA" w:rsidRDefault="00751285" w:rsidP="00C25680">
            <w:pPr>
              <w:spacing w:after="0" w:line="240" w:lineRule="auto"/>
              <w:rPr>
                <w:rFonts w:eastAsia="Arial Unicode MS" w:cs="Arial"/>
                <w:iCs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i/>
                <w:iCs/>
                <w:szCs w:val="18"/>
                <w:lang w:eastAsia="ar-SA"/>
              </w:rPr>
              <w:t>Moved from 8.1.7</w:t>
            </w:r>
          </w:p>
          <w:p w14:paraId="318C317C" w14:textId="1AB3A4B4" w:rsidR="00751285" w:rsidRPr="005F24EA" w:rsidRDefault="00751285" w:rsidP="00C25680">
            <w:pPr>
              <w:spacing w:after="0" w:line="240" w:lineRule="auto"/>
              <w:rPr>
                <w:rFonts w:eastAsia="Arial Unicode MS" w:cs="Arial"/>
                <w:iCs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iCs/>
                <w:szCs w:val="18"/>
                <w:lang w:eastAsia="ar-SA"/>
              </w:rPr>
              <w:t xml:space="preserve">Revision of </w:t>
            </w:r>
            <w:hyperlink r:id="rId190" w:history="1">
              <w:r w:rsidR="00D11D72" w:rsidRPr="005F24EA">
                <w:rPr>
                  <w:rStyle w:val="Hyperlink"/>
                  <w:rFonts w:eastAsia="Arial Unicode MS" w:cs="Arial"/>
                  <w:iCs/>
                  <w:szCs w:val="18"/>
                  <w:lang w:eastAsia="ar-SA"/>
                </w:rPr>
                <w:t>S1-250248</w:t>
              </w:r>
            </w:hyperlink>
            <w:r w:rsidRPr="005F24EA">
              <w:rPr>
                <w:rFonts w:eastAsia="Arial Unicode MS" w:cs="Arial"/>
                <w:iCs/>
                <w:szCs w:val="18"/>
                <w:lang w:eastAsia="ar-SA"/>
              </w:rPr>
              <w:t>.</w:t>
            </w:r>
          </w:p>
        </w:tc>
      </w:tr>
      <w:tr w:rsidR="0093703A" w:rsidRPr="005F24EA" w14:paraId="4811922A" w14:textId="77777777" w:rsidTr="00EA284F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E57BD" w14:textId="77777777" w:rsidR="0093703A" w:rsidRPr="005F24EA" w:rsidRDefault="0093703A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8AF72" w14:textId="120662F8" w:rsidR="0093703A" w:rsidRPr="005F24EA" w:rsidRDefault="0093703A" w:rsidP="00EA284F">
            <w:pPr>
              <w:snapToGrid w:val="0"/>
              <w:spacing w:after="0" w:line="240" w:lineRule="auto"/>
            </w:pPr>
            <w:hyperlink r:id="rId191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S1-250761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F94AF" w14:textId="77777777" w:rsidR="0093703A" w:rsidRPr="005F24EA" w:rsidRDefault="0093703A" w:rsidP="00EA284F">
            <w:pPr>
              <w:snapToGrid w:val="0"/>
              <w:spacing w:after="0" w:line="240" w:lineRule="auto"/>
            </w:pPr>
            <w:r w:rsidRPr="005F24EA">
              <w:t>MediaTek, Nvidia, Toyota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7E979" w14:textId="77777777" w:rsidR="0093703A" w:rsidRPr="005F24EA" w:rsidRDefault="0093703A" w:rsidP="00EA284F">
            <w:pPr>
              <w:snapToGrid w:val="0"/>
              <w:spacing w:after="0" w:line="240" w:lineRule="auto"/>
            </w:pPr>
            <w:r w:rsidRPr="005F24EA">
              <w:t>Use case on personal AI agent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49002" w14:textId="4298DBCE" w:rsidR="0093703A" w:rsidRPr="005F24EA" w:rsidRDefault="0093703A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5A0C1" w14:textId="77777777" w:rsidR="0093703A" w:rsidRPr="005F24EA" w:rsidRDefault="0093703A" w:rsidP="00EA284F">
            <w:pPr>
              <w:spacing w:after="0" w:line="240" w:lineRule="auto"/>
              <w:rPr>
                <w:rFonts w:eastAsia="Arial Unicode MS" w:cs="Arial"/>
                <w:iCs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i/>
                <w:iCs/>
                <w:szCs w:val="18"/>
                <w:lang w:eastAsia="ar-SA"/>
              </w:rPr>
              <w:t>Moved from 8.1.7</w:t>
            </w:r>
          </w:p>
          <w:p w14:paraId="5159F9BA" w14:textId="77777777" w:rsidR="0093703A" w:rsidRDefault="0093703A" w:rsidP="00EA284F">
            <w:pPr>
              <w:spacing w:after="0" w:line="240" w:lineRule="auto"/>
              <w:rPr>
                <w:rFonts w:eastAsia="Arial Unicode MS" w:cs="Arial"/>
                <w:iCs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iCs/>
                <w:szCs w:val="18"/>
                <w:lang w:eastAsia="ar-SA"/>
              </w:rPr>
              <w:t xml:space="preserve">Revision of </w:t>
            </w:r>
            <w:hyperlink r:id="rId192" w:history="1">
              <w:r w:rsidRPr="005F24EA">
                <w:rPr>
                  <w:rStyle w:val="Hyperlink"/>
                  <w:rFonts w:eastAsia="Arial Unicode MS" w:cs="Arial"/>
                  <w:iCs/>
                  <w:szCs w:val="18"/>
                  <w:lang w:eastAsia="ar-SA"/>
                </w:rPr>
                <w:t>S1-250248</w:t>
              </w:r>
            </w:hyperlink>
            <w:r w:rsidRPr="005F24EA">
              <w:rPr>
                <w:rFonts w:eastAsia="Arial Unicode MS" w:cs="Arial"/>
                <w:iCs/>
                <w:szCs w:val="18"/>
                <w:lang w:eastAsia="ar-SA"/>
              </w:rPr>
              <w:t>.</w:t>
            </w:r>
          </w:p>
          <w:p w14:paraId="47D4C189" w14:textId="6514485B" w:rsidR="0093703A" w:rsidRPr="005F24EA" w:rsidRDefault="0093703A" w:rsidP="00EA284F">
            <w:pPr>
              <w:spacing w:after="0" w:line="240" w:lineRule="auto"/>
              <w:rPr>
                <w:rFonts w:eastAsia="Arial Unicode MS" w:cs="Arial"/>
                <w:iCs/>
                <w:szCs w:val="18"/>
                <w:lang w:eastAsia="ar-SA"/>
              </w:rPr>
            </w:pPr>
            <w:r>
              <w:rPr>
                <w:rFonts w:eastAsia="Arial Unicode MS" w:cs="Arial"/>
                <w:iCs/>
                <w:szCs w:val="18"/>
                <w:lang w:eastAsia="ar-SA"/>
              </w:rPr>
              <w:t xml:space="preserve">Revision of </w:t>
            </w:r>
            <w:hyperlink r:id="rId193" w:history="1">
              <w:r w:rsidRPr="005F24EA">
                <w:rPr>
                  <w:rStyle w:val="Hyperlink"/>
                  <w:rFonts w:cs="Arial"/>
                </w:rPr>
                <w:t>S1-250715</w:t>
              </w:r>
            </w:hyperlink>
          </w:p>
        </w:tc>
      </w:tr>
      <w:tr w:rsidR="0015656D" w:rsidRPr="005F24EA" w14:paraId="6F80A17B" w14:textId="77777777" w:rsidTr="00751285">
        <w:tblPrEx>
          <w:tblLook w:val="04A0" w:firstRow="1" w:lastRow="0" w:firstColumn="1" w:lastColumn="0" w:noHBand="0" w:noVBand="1"/>
        </w:tblPrEx>
        <w:trPr>
          <w:trHeight w:val="250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/>
          </w:tcPr>
          <w:p w14:paraId="6A5F9268" w14:textId="19572D05" w:rsidR="0015656D" w:rsidRPr="005F24EA" w:rsidRDefault="0015656D" w:rsidP="00C25680">
            <w:pPr>
              <w:pStyle w:val="Heading8"/>
              <w:jc w:val="left"/>
              <w:rPr>
                <w:color w:val="1F497D" w:themeColor="text2"/>
                <w:sz w:val="18"/>
                <w:szCs w:val="22"/>
              </w:rPr>
            </w:pPr>
            <w:r w:rsidRPr="005F24EA">
              <w:rPr>
                <w:color w:val="1F497D" w:themeColor="text2"/>
                <w:sz w:val="18"/>
                <w:szCs w:val="22"/>
              </w:rPr>
              <w:t>Net for AI Use Cases</w:t>
            </w:r>
            <w:r w:rsidR="006F5733" w:rsidRPr="005F24EA">
              <w:rPr>
                <w:color w:val="1F497D" w:themeColor="text2"/>
                <w:sz w:val="18"/>
                <w:szCs w:val="22"/>
              </w:rPr>
              <w:t xml:space="preserve"> (12 tdocs)</w:t>
            </w:r>
          </w:p>
        </w:tc>
      </w:tr>
      <w:tr w:rsidR="0015656D" w:rsidRPr="005F24EA" w14:paraId="565BFD6E" w14:textId="77777777" w:rsidTr="00751285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BFD5A2" w14:textId="77777777" w:rsidR="0015656D" w:rsidRPr="005F24EA" w:rsidRDefault="0015656D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737B8C" w14:textId="64B8E20F" w:rsidR="0015656D" w:rsidRPr="005F24EA" w:rsidRDefault="00D11D72" w:rsidP="00C25680">
            <w:pPr>
              <w:snapToGrid w:val="0"/>
              <w:spacing w:after="0" w:line="240" w:lineRule="auto"/>
            </w:pPr>
            <w:hyperlink r:id="rId194" w:history="1">
              <w:r w:rsidRPr="005F24EA">
                <w:rPr>
                  <w:rStyle w:val="Hyperlink"/>
                  <w:rFonts w:cs="Arial"/>
                </w:rPr>
                <w:t>S1-250014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577F93" w14:textId="77777777" w:rsidR="0015656D" w:rsidRPr="005F24EA" w:rsidRDefault="0015656D" w:rsidP="00C25680">
            <w:pPr>
              <w:snapToGrid w:val="0"/>
              <w:spacing w:after="0" w:line="240" w:lineRule="auto"/>
            </w:pPr>
            <w:r w:rsidRPr="005F24EA">
              <w:t>vivo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C622D1" w14:textId="77777777" w:rsidR="0015656D" w:rsidRPr="005F24EA" w:rsidRDefault="0015656D" w:rsidP="00C25680">
            <w:pPr>
              <w:snapToGrid w:val="0"/>
              <w:spacing w:after="0" w:line="240" w:lineRule="auto"/>
            </w:pPr>
            <w:r w:rsidRPr="005F24EA">
              <w:t>Use case on home robot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325B81" w14:textId="512305AA" w:rsidR="0015656D" w:rsidRPr="005F24EA" w:rsidRDefault="00751285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F24EA">
              <w:rPr>
                <w:rFonts w:eastAsia="Times New Roman" w:cs="Arial"/>
                <w:szCs w:val="18"/>
                <w:lang w:eastAsia="ar-SA"/>
              </w:rPr>
              <w:t xml:space="preserve">Revised to </w:t>
            </w:r>
            <w:hyperlink r:id="rId195" w:history="1">
              <w:r w:rsidR="00D11D72" w:rsidRPr="005F24EA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S1-250716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ED4AD1" w14:textId="77777777" w:rsidR="0015656D" w:rsidRPr="005F24EA" w:rsidRDefault="0015656D" w:rsidP="00C2568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1285" w:rsidRPr="005F24EA" w14:paraId="1E7DA81C" w14:textId="77777777" w:rsidTr="00090D1A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CAA5EF" w14:textId="3CB1EAEA" w:rsidR="00751285" w:rsidRPr="005F24EA" w:rsidRDefault="00751285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4CC2A1" w14:textId="3D8A8A3C" w:rsidR="00751285" w:rsidRPr="005F24EA" w:rsidRDefault="00D11D72" w:rsidP="00C25680">
            <w:pPr>
              <w:snapToGrid w:val="0"/>
              <w:spacing w:after="0" w:line="240" w:lineRule="auto"/>
            </w:pPr>
            <w:hyperlink r:id="rId196" w:history="1">
              <w:r w:rsidRPr="005F24EA">
                <w:rPr>
                  <w:rStyle w:val="Hyperlink"/>
                  <w:rFonts w:cs="Arial"/>
                </w:rPr>
                <w:t>S1-250716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D35742" w14:textId="002E6886" w:rsidR="00751285" w:rsidRPr="005F24EA" w:rsidRDefault="00751285" w:rsidP="00C25680">
            <w:pPr>
              <w:snapToGrid w:val="0"/>
              <w:spacing w:after="0" w:line="240" w:lineRule="auto"/>
            </w:pPr>
            <w:r w:rsidRPr="005F24EA">
              <w:t>vivo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C73E5E" w14:textId="0F6C8E23" w:rsidR="00751285" w:rsidRPr="005F24EA" w:rsidRDefault="00751285" w:rsidP="00C25680">
            <w:pPr>
              <w:snapToGrid w:val="0"/>
              <w:spacing w:after="0" w:line="240" w:lineRule="auto"/>
            </w:pPr>
            <w:r w:rsidRPr="005F24EA">
              <w:t>Use case on home robot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B0693F" w14:textId="0F481798" w:rsidR="00751285" w:rsidRPr="005F24EA" w:rsidRDefault="00F80017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Revised in </w:t>
            </w:r>
            <w:hyperlink r:id="rId197" w:history="1">
              <w:r w:rsidR="00090D1A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S1-250762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C29292" w14:textId="4AFF74A9" w:rsidR="00751285" w:rsidRPr="005F24EA" w:rsidRDefault="00751285" w:rsidP="00C2568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198" w:history="1">
              <w:r w:rsidR="00D11D72" w:rsidRPr="005F24EA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S1-250014</w:t>
              </w:r>
            </w:hyperlink>
            <w:r w:rsidRPr="005F24EA">
              <w:rPr>
                <w:rFonts w:eastAsia="Arial Unicode MS" w:cs="Arial"/>
                <w:szCs w:val="18"/>
                <w:lang w:eastAsia="ar-SA"/>
              </w:rPr>
              <w:t>.</w:t>
            </w:r>
          </w:p>
        </w:tc>
      </w:tr>
      <w:tr w:rsidR="00090D1A" w:rsidRPr="005F24EA" w14:paraId="2DC279BA" w14:textId="77777777" w:rsidTr="00EA284F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FDB8E" w14:textId="77777777" w:rsidR="00090D1A" w:rsidRPr="005F24EA" w:rsidRDefault="00090D1A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696F2" w14:textId="42CC192B" w:rsidR="00090D1A" w:rsidRPr="005F24EA" w:rsidRDefault="00090D1A" w:rsidP="00EA284F">
            <w:pPr>
              <w:snapToGrid w:val="0"/>
              <w:spacing w:after="0" w:line="240" w:lineRule="auto"/>
            </w:pPr>
            <w:hyperlink r:id="rId199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S1-250762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9C33E" w14:textId="6F89116B" w:rsidR="00090D1A" w:rsidRPr="005F24EA" w:rsidRDefault="003865AD" w:rsidP="00EA284F">
            <w:pPr>
              <w:snapToGrid w:val="0"/>
              <w:spacing w:after="0" w:line="240" w:lineRule="auto"/>
            </w:pPr>
            <w:r>
              <w:t>v</w:t>
            </w:r>
            <w:r w:rsidR="00090D1A" w:rsidRPr="005F24EA">
              <w:t>ivo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3E8A1" w14:textId="77777777" w:rsidR="00090D1A" w:rsidRPr="005F24EA" w:rsidRDefault="00090D1A" w:rsidP="00EA284F">
            <w:pPr>
              <w:snapToGrid w:val="0"/>
              <w:spacing w:after="0" w:line="240" w:lineRule="auto"/>
            </w:pPr>
            <w:r w:rsidRPr="005F24EA">
              <w:t>Use case on home robot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050CA" w14:textId="38BF4CAD" w:rsidR="00090D1A" w:rsidRPr="005F24EA" w:rsidRDefault="00090D1A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D076E" w14:textId="77777777" w:rsidR="00090D1A" w:rsidRDefault="00090D1A" w:rsidP="00EA284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200" w:history="1">
              <w:r w:rsidRPr="005F24EA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S1-250014</w:t>
              </w:r>
            </w:hyperlink>
            <w:r w:rsidRPr="005F24EA">
              <w:rPr>
                <w:rFonts w:eastAsia="Arial Unicode MS" w:cs="Arial"/>
                <w:szCs w:val="18"/>
                <w:lang w:eastAsia="ar-SA"/>
              </w:rPr>
              <w:t>.</w:t>
            </w:r>
          </w:p>
          <w:p w14:paraId="6628293A" w14:textId="5843778F" w:rsidR="00090D1A" w:rsidRPr="005F24EA" w:rsidRDefault="00090D1A" w:rsidP="00EA284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201" w:history="1">
              <w:r w:rsidRPr="005F24EA">
                <w:rPr>
                  <w:rStyle w:val="Hyperlink"/>
                  <w:rFonts w:cs="Arial"/>
                </w:rPr>
                <w:t>S1-250716</w:t>
              </w:r>
            </w:hyperlink>
          </w:p>
        </w:tc>
      </w:tr>
      <w:tr w:rsidR="0015656D" w:rsidRPr="005F24EA" w14:paraId="326394B6" w14:textId="77777777" w:rsidTr="00BB7A72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164612" w14:textId="77777777" w:rsidR="0015656D" w:rsidRPr="005F24EA" w:rsidRDefault="0015656D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8AE399" w14:textId="67B11E58" w:rsidR="0015656D" w:rsidRPr="005F24EA" w:rsidRDefault="00D11D72" w:rsidP="00C25680">
            <w:pPr>
              <w:snapToGrid w:val="0"/>
              <w:spacing w:after="0" w:line="240" w:lineRule="auto"/>
            </w:pPr>
            <w:hyperlink r:id="rId202" w:history="1">
              <w:r w:rsidRPr="005F24EA">
                <w:rPr>
                  <w:rStyle w:val="Hyperlink"/>
                  <w:rFonts w:cs="Arial"/>
                </w:rPr>
                <w:t>S1-250022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4A543A" w14:textId="77777777" w:rsidR="0015656D" w:rsidRPr="005F24EA" w:rsidRDefault="0015656D" w:rsidP="00C25680">
            <w:pPr>
              <w:snapToGrid w:val="0"/>
              <w:spacing w:after="0" w:line="240" w:lineRule="auto"/>
            </w:pPr>
            <w:r w:rsidRPr="005F24EA">
              <w:t xml:space="preserve">ZTE </w:t>
            </w:r>
            <w:proofErr w:type="spellStart"/>
            <w:proofErr w:type="gramStart"/>
            <w:r w:rsidRPr="005F24EA">
              <w:t>Corporation,China</w:t>
            </w:r>
            <w:proofErr w:type="spellEnd"/>
            <w:proofErr w:type="gramEnd"/>
            <w:r w:rsidRPr="005F24EA">
              <w:t xml:space="preserve"> </w:t>
            </w:r>
            <w:proofErr w:type="spellStart"/>
            <w:r w:rsidRPr="005F24EA">
              <w:t>Telecom,China</w:t>
            </w:r>
            <w:proofErr w:type="spellEnd"/>
            <w:r w:rsidRPr="005F24EA">
              <w:t xml:space="preserve"> Unicom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8E0147" w14:textId="77777777" w:rsidR="0015656D" w:rsidRPr="005F24EA" w:rsidRDefault="0015656D" w:rsidP="00C25680">
            <w:pPr>
              <w:snapToGrid w:val="0"/>
              <w:spacing w:after="0" w:line="240" w:lineRule="auto"/>
            </w:pPr>
            <w:r w:rsidRPr="005F24EA">
              <w:t>Use case on Smart Group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D3A9DA" w14:textId="1D00AB58" w:rsidR="0015656D" w:rsidRPr="005F24EA" w:rsidRDefault="00472CA3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F24EA">
              <w:rPr>
                <w:rFonts w:eastAsia="Times New Roman" w:cs="Arial"/>
                <w:szCs w:val="18"/>
                <w:lang w:eastAsia="ar-SA"/>
              </w:rPr>
              <w:t xml:space="preserve">Revised in </w:t>
            </w:r>
            <w:hyperlink r:id="rId203" w:history="1">
              <w:r w:rsidR="00D11D72" w:rsidRPr="005F24EA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S1-250700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27FEB7" w14:textId="77777777" w:rsidR="0015656D" w:rsidRPr="005F24EA" w:rsidRDefault="0015656D" w:rsidP="00C2568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72CA3" w:rsidRPr="005F24EA" w14:paraId="38215672" w14:textId="77777777" w:rsidTr="00BB7A72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E64150" w14:textId="77777777" w:rsidR="00472CA3" w:rsidRPr="005F24EA" w:rsidRDefault="00472CA3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6488A8" w14:textId="60170A62" w:rsidR="00472CA3" w:rsidRPr="005F24EA" w:rsidRDefault="00D11D72" w:rsidP="00C25680">
            <w:pPr>
              <w:snapToGrid w:val="0"/>
              <w:spacing w:after="0" w:line="240" w:lineRule="auto"/>
            </w:pPr>
            <w:hyperlink r:id="rId204" w:history="1">
              <w:r w:rsidRPr="005F24EA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S1-250700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DB72C4" w14:textId="77777777" w:rsidR="00472CA3" w:rsidRPr="005F24EA" w:rsidRDefault="00472CA3" w:rsidP="00C25680">
            <w:pPr>
              <w:snapToGrid w:val="0"/>
              <w:spacing w:after="0" w:line="240" w:lineRule="auto"/>
            </w:pPr>
            <w:r w:rsidRPr="005F24EA">
              <w:t xml:space="preserve">ZTE </w:t>
            </w:r>
            <w:proofErr w:type="spellStart"/>
            <w:proofErr w:type="gramStart"/>
            <w:r w:rsidRPr="005F24EA">
              <w:t>Corporation,China</w:t>
            </w:r>
            <w:proofErr w:type="spellEnd"/>
            <w:proofErr w:type="gramEnd"/>
            <w:r w:rsidRPr="005F24EA">
              <w:t xml:space="preserve"> </w:t>
            </w:r>
            <w:proofErr w:type="spellStart"/>
            <w:r w:rsidRPr="005F24EA">
              <w:t>Telecom,China</w:t>
            </w:r>
            <w:proofErr w:type="spellEnd"/>
            <w:r w:rsidRPr="005F24EA">
              <w:t xml:space="preserve"> Unicom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CEABF6" w14:textId="77777777" w:rsidR="00472CA3" w:rsidRPr="005F24EA" w:rsidRDefault="00472CA3" w:rsidP="00C25680">
            <w:pPr>
              <w:snapToGrid w:val="0"/>
              <w:spacing w:after="0" w:line="240" w:lineRule="auto"/>
            </w:pPr>
            <w:r w:rsidRPr="005F24EA">
              <w:t>Use case on Smart Group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A7BF48" w14:textId="16EA42F8" w:rsidR="00472CA3" w:rsidRPr="005F24EA" w:rsidRDefault="00BB7A72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F24EA">
              <w:rPr>
                <w:rFonts w:eastAsia="Times New Roman" w:cs="Arial"/>
                <w:szCs w:val="18"/>
                <w:lang w:eastAsia="ar-SA"/>
              </w:rPr>
              <w:t xml:space="preserve">Revised to </w:t>
            </w:r>
            <w:hyperlink r:id="rId205" w:history="1">
              <w:r w:rsidR="00D11D72" w:rsidRPr="005F24EA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S1-250717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61E881" w14:textId="0C2FCDE3" w:rsidR="00472CA3" w:rsidRPr="005F24EA" w:rsidRDefault="00472CA3" w:rsidP="00C2568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206" w:history="1">
              <w:r w:rsidR="00D11D72" w:rsidRPr="005F24EA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S1-250022</w:t>
              </w:r>
            </w:hyperlink>
          </w:p>
        </w:tc>
      </w:tr>
      <w:tr w:rsidR="00BB7A72" w:rsidRPr="005F24EA" w14:paraId="1673A9AC" w14:textId="77777777" w:rsidTr="00022E54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139B1A" w14:textId="35A9A9A2" w:rsidR="00BB7A72" w:rsidRPr="005F24EA" w:rsidRDefault="00BB7A72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31F6E8" w14:textId="71A040D6" w:rsidR="00BB7A72" w:rsidRPr="005F24EA" w:rsidRDefault="00D11D72" w:rsidP="00C25680">
            <w:pPr>
              <w:snapToGrid w:val="0"/>
              <w:spacing w:after="0" w:line="240" w:lineRule="auto"/>
            </w:pPr>
            <w:hyperlink r:id="rId207" w:history="1">
              <w:r w:rsidRPr="005F24EA">
                <w:rPr>
                  <w:rStyle w:val="Hyperlink"/>
                  <w:rFonts w:cs="Arial"/>
                </w:rPr>
                <w:t>S1-250717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DA008A" w14:textId="4979F7C1" w:rsidR="00BB7A72" w:rsidRPr="005F24EA" w:rsidRDefault="00BB7A72" w:rsidP="00C25680">
            <w:pPr>
              <w:snapToGrid w:val="0"/>
              <w:spacing w:after="0" w:line="240" w:lineRule="auto"/>
            </w:pPr>
            <w:r w:rsidRPr="005F24EA">
              <w:t xml:space="preserve">ZTE </w:t>
            </w:r>
            <w:proofErr w:type="spellStart"/>
            <w:proofErr w:type="gramStart"/>
            <w:r w:rsidRPr="005F24EA">
              <w:t>Corporation,China</w:t>
            </w:r>
            <w:proofErr w:type="spellEnd"/>
            <w:proofErr w:type="gramEnd"/>
            <w:r w:rsidRPr="005F24EA">
              <w:t xml:space="preserve"> </w:t>
            </w:r>
            <w:proofErr w:type="spellStart"/>
            <w:r w:rsidRPr="005F24EA">
              <w:t>Telecom,China</w:t>
            </w:r>
            <w:proofErr w:type="spellEnd"/>
            <w:r w:rsidRPr="005F24EA">
              <w:t xml:space="preserve"> Unicom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539B4E" w14:textId="67228A64" w:rsidR="00BB7A72" w:rsidRPr="005F24EA" w:rsidRDefault="00BB7A72" w:rsidP="00C25680">
            <w:pPr>
              <w:snapToGrid w:val="0"/>
              <w:spacing w:after="0" w:line="240" w:lineRule="auto"/>
            </w:pPr>
            <w:r w:rsidRPr="005F24EA">
              <w:t>Use case on Smart Group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79CBD7" w14:textId="00DD9A42" w:rsidR="00BB7A72" w:rsidRPr="005F24EA" w:rsidRDefault="00CC6D72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Revised in </w:t>
            </w:r>
            <w:hyperlink r:id="rId208" w:history="1">
              <w:r w:rsidR="00022E54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S1-250763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13EC55" w14:textId="4E0633B1" w:rsidR="00BB7A72" w:rsidRPr="005F24EA" w:rsidRDefault="00BB7A72" w:rsidP="00C2568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i/>
                <w:szCs w:val="18"/>
                <w:lang w:eastAsia="ar-SA"/>
              </w:rPr>
              <w:t xml:space="preserve">Revision of </w:t>
            </w:r>
            <w:hyperlink r:id="rId209" w:history="1">
              <w:r w:rsidR="00D11D72" w:rsidRPr="005F24EA">
                <w:rPr>
                  <w:rStyle w:val="Hyperlink"/>
                  <w:rFonts w:eastAsia="Arial Unicode MS" w:cs="Arial"/>
                  <w:i/>
                  <w:szCs w:val="18"/>
                  <w:lang w:eastAsia="ar-SA"/>
                </w:rPr>
                <w:t>S1-250022</w:t>
              </w:r>
            </w:hyperlink>
          </w:p>
          <w:p w14:paraId="568DBC0A" w14:textId="3783CD62" w:rsidR="00BB7A72" w:rsidRPr="005F24EA" w:rsidRDefault="00BB7A72" w:rsidP="00C2568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210" w:history="1">
              <w:r w:rsidR="00D11D72" w:rsidRPr="005F24EA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S1-250700</w:t>
              </w:r>
            </w:hyperlink>
            <w:r w:rsidRPr="005F24EA">
              <w:rPr>
                <w:rFonts w:eastAsia="Arial Unicode MS" w:cs="Arial"/>
                <w:szCs w:val="18"/>
                <w:lang w:eastAsia="ar-SA"/>
              </w:rPr>
              <w:t>.</w:t>
            </w:r>
          </w:p>
        </w:tc>
      </w:tr>
      <w:tr w:rsidR="00022E54" w:rsidRPr="005F24EA" w14:paraId="06661BAC" w14:textId="77777777" w:rsidTr="00EA284F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ECAFE" w14:textId="77777777" w:rsidR="00022E54" w:rsidRPr="005F24EA" w:rsidRDefault="00022E54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E7E76" w14:textId="1BD5232C" w:rsidR="00022E54" w:rsidRPr="005F24EA" w:rsidRDefault="00022E54" w:rsidP="00EA284F">
            <w:pPr>
              <w:snapToGrid w:val="0"/>
              <w:spacing w:after="0" w:line="240" w:lineRule="auto"/>
            </w:pPr>
            <w:hyperlink r:id="rId211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S1-250763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66F5F" w14:textId="77777777" w:rsidR="00022E54" w:rsidRPr="005F24EA" w:rsidRDefault="00022E54" w:rsidP="00EA284F">
            <w:pPr>
              <w:snapToGrid w:val="0"/>
              <w:spacing w:after="0" w:line="240" w:lineRule="auto"/>
            </w:pPr>
            <w:r w:rsidRPr="005F24EA">
              <w:t xml:space="preserve">ZTE </w:t>
            </w:r>
            <w:proofErr w:type="spellStart"/>
            <w:proofErr w:type="gramStart"/>
            <w:r w:rsidRPr="005F24EA">
              <w:t>Corporation,China</w:t>
            </w:r>
            <w:proofErr w:type="spellEnd"/>
            <w:proofErr w:type="gramEnd"/>
            <w:r w:rsidRPr="005F24EA">
              <w:t xml:space="preserve"> </w:t>
            </w:r>
            <w:proofErr w:type="spellStart"/>
            <w:r w:rsidRPr="005F24EA">
              <w:t>Telecom,China</w:t>
            </w:r>
            <w:proofErr w:type="spellEnd"/>
            <w:r w:rsidRPr="005F24EA">
              <w:t xml:space="preserve"> Unicom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B8F09" w14:textId="77777777" w:rsidR="00022E54" w:rsidRPr="005F24EA" w:rsidRDefault="00022E54" w:rsidP="00EA284F">
            <w:pPr>
              <w:snapToGrid w:val="0"/>
              <w:spacing w:after="0" w:line="240" w:lineRule="auto"/>
            </w:pPr>
            <w:r w:rsidRPr="005F24EA">
              <w:t>Use case on Smart Group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B5251" w14:textId="216E447E" w:rsidR="00022E54" w:rsidRPr="005F24EA" w:rsidRDefault="00022E54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1C59E" w14:textId="77777777" w:rsidR="00022E54" w:rsidRPr="005F24EA" w:rsidRDefault="00022E54" w:rsidP="00EA284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i/>
                <w:szCs w:val="18"/>
                <w:lang w:eastAsia="ar-SA"/>
              </w:rPr>
              <w:t xml:space="preserve">Revision of </w:t>
            </w:r>
            <w:hyperlink r:id="rId212" w:history="1">
              <w:r w:rsidRPr="005F24EA">
                <w:rPr>
                  <w:rStyle w:val="Hyperlink"/>
                  <w:rFonts w:eastAsia="Arial Unicode MS" w:cs="Arial"/>
                  <w:i/>
                  <w:szCs w:val="18"/>
                  <w:lang w:eastAsia="ar-SA"/>
                </w:rPr>
                <w:t>S1-250022</w:t>
              </w:r>
            </w:hyperlink>
          </w:p>
          <w:p w14:paraId="0A8321C5" w14:textId="77777777" w:rsidR="00022E54" w:rsidRDefault="00022E54" w:rsidP="00EA284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213" w:history="1">
              <w:r w:rsidRPr="005F24EA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S1-250700</w:t>
              </w:r>
            </w:hyperlink>
            <w:r w:rsidRPr="005F24EA">
              <w:rPr>
                <w:rFonts w:eastAsia="Arial Unicode MS" w:cs="Arial"/>
                <w:szCs w:val="18"/>
                <w:lang w:eastAsia="ar-SA"/>
              </w:rPr>
              <w:t>.</w:t>
            </w:r>
          </w:p>
          <w:p w14:paraId="47E71038" w14:textId="2362BC7B" w:rsidR="00022E54" w:rsidRPr="005F24EA" w:rsidRDefault="00022E54" w:rsidP="00EA284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214" w:history="1">
              <w:r w:rsidRPr="005F24EA">
                <w:rPr>
                  <w:rStyle w:val="Hyperlink"/>
                  <w:rFonts w:cs="Arial"/>
                </w:rPr>
                <w:t>S1-250717</w:t>
              </w:r>
            </w:hyperlink>
          </w:p>
        </w:tc>
      </w:tr>
      <w:tr w:rsidR="0015656D" w:rsidRPr="005F24EA" w14:paraId="42EB1FC5" w14:textId="77777777" w:rsidTr="00BB7A72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4CE90D" w14:textId="77777777" w:rsidR="0015656D" w:rsidRPr="005F24EA" w:rsidRDefault="0015656D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9576E1" w14:textId="16C4A663" w:rsidR="0015656D" w:rsidRPr="005F24EA" w:rsidRDefault="00D11D72" w:rsidP="00C25680">
            <w:pPr>
              <w:snapToGrid w:val="0"/>
              <w:spacing w:after="0" w:line="240" w:lineRule="auto"/>
            </w:pPr>
            <w:hyperlink r:id="rId215" w:history="1">
              <w:r w:rsidRPr="005F24EA">
                <w:rPr>
                  <w:rStyle w:val="Hyperlink"/>
                  <w:rFonts w:cs="Arial"/>
                </w:rPr>
                <w:t>S1-250046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FE89CD" w14:textId="77777777" w:rsidR="0015656D" w:rsidRPr="005F24EA" w:rsidRDefault="0015656D" w:rsidP="00C25680">
            <w:pPr>
              <w:snapToGrid w:val="0"/>
              <w:spacing w:after="0" w:line="240" w:lineRule="auto"/>
            </w:pPr>
            <w:r w:rsidRPr="005F24EA">
              <w:t>ZTE, China Mobile, KPN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F96540" w14:textId="77777777" w:rsidR="0015656D" w:rsidRPr="005F24EA" w:rsidRDefault="0015656D" w:rsidP="00C25680">
            <w:pPr>
              <w:snapToGrid w:val="0"/>
              <w:spacing w:after="0" w:line="240" w:lineRule="auto"/>
            </w:pPr>
            <w:r w:rsidRPr="005F24EA">
              <w:t>Use case on AI/ML model training and inference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AE11C2" w14:textId="722D18DC" w:rsidR="0015656D" w:rsidRPr="005F24EA" w:rsidRDefault="009267AC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szCs w:val="18"/>
                <w:lang w:eastAsia="ar-SA"/>
              </w:rPr>
              <w:t xml:space="preserve">Revised in </w:t>
            </w:r>
            <w:hyperlink r:id="rId216" w:history="1">
              <w:r w:rsidR="00D11D72" w:rsidRPr="005F24EA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S1-250341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EBFA38" w14:textId="57B69AAC" w:rsidR="0015656D" w:rsidRPr="005F24EA" w:rsidRDefault="0015656D" w:rsidP="00C2568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F5CD9" w:rsidRPr="005F24EA" w14:paraId="56440EBB" w14:textId="77777777" w:rsidTr="00BB7A72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41E76C" w14:textId="39B465F1" w:rsidR="00CF5CD9" w:rsidRPr="005F24EA" w:rsidRDefault="00CF5CD9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57C71E" w14:textId="5CAB218B" w:rsidR="00CF5CD9" w:rsidRPr="005F24EA" w:rsidRDefault="00D11D72" w:rsidP="00CF5CD9">
            <w:pPr>
              <w:snapToGrid w:val="0"/>
              <w:spacing w:after="0" w:line="240" w:lineRule="auto"/>
            </w:pPr>
            <w:hyperlink r:id="rId217" w:history="1">
              <w:r w:rsidRPr="005F24EA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S1-250341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7E9C2B" w14:textId="1879195D" w:rsidR="00CF5CD9" w:rsidRPr="005F24EA" w:rsidRDefault="00CF5CD9" w:rsidP="00CF5CD9">
            <w:pPr>
              <w:snapToGrid w:val="0"/>
              <w:spacing w:after="0" w:line="240" w:lineRule="auto"/>
            </w:pPr>
            <w:r w:rsidRPr="005F24EA">
              <w:t>ZTE, China Mobile, KPN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3A0864" w14:textId="78CED63B" w:rsidR="00CF5CD9" w:rsidRPr="005F24EA" w:rsidRDefault="00CF5CD9" w:rsidP="00CF5CD9">
            <w:pPr>
              <w:snapToGrid w:val="0"/>
              <w:spacing w:after="0" w:line="240" w:lineRule="auto"/>
            </w:pPr>
            <w:r w:rsidRPr="005F24EA">
              <w:t>Use case on AI/ML model training and inference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60DE50" w14:textId="134F3C1F" w:rsidR="00CF5CD9" w:rsidRPr="005F24EA" w:rsidRDefault="00BB7A72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F24EA">
              <w:rPr>
                <w:rFonts w:eastAsia="Times New Roman" w:cs="Arial"/>
                <w:szCs w:val="18"/>
                <w:lang w:eastAsia="ar-SA"/>
              </w:rPr>
              <w:t xml:space="preserve">Revised to </w:t>
            </w:r>
            <w:hyperlink r:id="rId218" w:history="1">
              <w:r w:rsidR="00D11D72" w:rsidRPr="005F24EA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S1-250718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3D71D0" w14:textId="61797DAC" w:rsidR="00CF5CD9" w:rsidRPr="005F24EA" w:rsidRDefault="00CF5CD9" w:rsidP="00CF5CD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219" w:history="1">
              <w:r w:rsidR="00D11D72" w:rsidRPr="005F24EA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S1-250046</w:t>
              </w:r>
            </w:hyperlink>
          </w:p>
        </w:tc>
      </w:tr>
      <w:tr w:rsidR="00BB7A72" w:rsidRPr="005F24EA" w14:paraId="33C43920" w14:textId="77777777" w:rsidTr="00257520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0A32AA" w14:textId="5753585D" w:rsidR="00BB7A72" w:rsidRPr="005F24EA" w:rsidRDefault="00BB7A72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468FE2" w14:textId="0ECE956C" w:rsidR="00BB7A72" w:rsidRPr="005F24EA" w:rsidRDefault="00D11D72" w:rsidP="00CF5CD9">
            <w:pPr>
              <w:snapToGrid w:val="0"/>
              <w:spacing w:after="0" w:line="240" w:lineRule="auto"/>
            </w:pPr>
            <w:hyperlink r:id="rId220" w:history="1">
              <w:r w:rsidRPr="005F24EA">
                <w:rPr>
                  <w:rStyle w:val="Hyperlink"/>
                  <w:rFonts w:cs="Arial"/>
                </w:rPr>
                <w:t>S1-250718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0A88B2" w14:textId="191A19AE" w:rsidR="00BB7A72" w:rsidRPr="005F24EA" w:rsidRDefault="00BB7A72" w:rsidP="00CF5CD9">
            <w:pPr>
              <w:snapToGrid w:val="0"/>
              <w:spacing w:after="0" w:line="240" w:lineRule="auto"/>
            </w:pPr>
            <w:r w:rsidRPr="005F24EA">
              <w:t>ZTE, China Mobile, KPN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2B0C53" w14:textId="1957F3F7" w:rsidR="00BB7A72" w:rsidRPr="005F24EA" w:rsidRDefault="00BB7A72" w:rsidP="00CF5CD9">
            <w:pPr>
              <w:snapToGrid w:val="0"/>
              <w:spacing w:after="0" w:line="240" w:lineRule="auto"/>
            </w:pPr>
            <w:r w:rsidRPr="005F24EA">
              <w:t>Use case on AI/ML model training and inference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84C011" w14:textId="76AA17E5" w:rsidR="00BB7A72" w:rsidRPr="005F24EA" w:rsidRDefault="003B6D20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Revised in </w:t>
            </w:r>
            <w:hyperlink r:id="rId221" w:history="1">
              <w:r w:rsidR="00257520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S1-250764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5C77EA" w14:textId="20EE11BA" w:rsidR="00BB7A72" w:rsidRPr="005F24EA" w:rsidRDefault="00BB7A72" w:rsidP="00CF5CD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i/>
                <w:szCs w:val="18"/>
                <w:lang w:eastAsia="ar-SA"/>
              </w:rPr>
              <w:t xml:space="preserve">Revision of </w:t>
            </w:r>
            <w:hyperlink r:id="rId222" w:history="1">
              <w:r w:rsidR="00D11D72" w:rsidRPr="005F24EA">
                <w:rPr>
                  <w:rStyle w:val="Hyperlink"/>
                  <w:rFonts w:eastAsia="Arial Unicode MS" w:cs="Arial"/>
                  <w:i/>
                  <w:szCs w:val="18"/>
                  <w:lang w:eastAsia="ar-SA"/>
                </w:rPr>
                <w:t>S1-250046</w:t>
              </w:r>
            </w:hyperlink>
          </w:p>
          <w:p w14:paraId="04C92605" w14:textId="0B8246C0" w:rsidR="00BB7A72" w:rsidRPr="005F24EA" w:rsidRDefault="00BB7A72" w:rsidP="00CF5CD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223" w:history="1">
              <w:r w:rsidR="00D11D72" w:rsidRPr="005F24EA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S1-250341</w:t>
              </w:r>
            </w:hyperlink>
            <w:r w:rsidRPr="005F24EA">
              <w:rPr>
                <w:rFonts w:eastAsia="Arial Unicode MS" w:cs="Arial"/>
                <w:szCs w:val="18"/>
                <w:lang w:eastAsia="ar-SA"/>
              </w:rPr>
              <w:t>.</w:t>
            </w:r>
          </w:p>
        </w:tc>
      </w:tr>
      <w:tr w:rsidR="00257520" w:rsidRPr="005F24EA" w14:paraId="219F0C6E" w14:textId="77777777" w:rsidTr="00EA284F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F092A" w14:textId="77777777" w:rsidR="00257520" w:rsidRPr="005F24EA" w:rsidRDefault="00257520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F3785" w14:textId="5C9D2176" w:rsidR="00257520" w:rsidRPr="005F24EA" w:rsidRDefault="00257520" w:rsidP="00EA284F">
            <w:pPr>
              <w:snapToGrid w:val="0"/>
              <w:spacing w:after="0" w:line="240" w:lineRule="auto"/>
            </w:pPr>
            <w:hyperlink r:id="rId224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S1-250764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1CA0C" w14:textId="77777777" w:rsidR="00257520" w:rsidRPr="005F24EA" w:rsidRDefault="00257520" w:rsidP="00EA284F">
            <w:pPr>
              <w:snapToGrid w:val="0"/>
              <w:spacing w:after="0" w:line="240" w:lineRule="auto"/>
            </w:pPr>
            <w:r w:rsidRPr="005F24EA">
              <w:t>ZTE, China Mobile, KPN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11B4E" w14:textId="77777777" w:rsidR="00257520" w:rsidRPr="005F24EA" w:rsidRDefault="00257520" w:rsidP="00EA284F">
            <w:pPr>
              <w:snapToGrid w:val="0"/>
              <w:spacing w:after="0" w:line="240" w:lineRule="auto"/>
            </w:pPr>
            <w:r w:rsidRPr="005F24EA">
              <w:t>Use case on AI/ML model training and inference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15D39" w14:textId="13199033" w:rsidR="00257520" w:rsidRPr="005F24EA" w:rsidRDefault="00257520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21E09" w14:textId="77777777" w:rsidR="00257520" w:rsidRPr="005F24EA" w:rsidRDefault="00257520" w:rsidP="00EA284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i/>
                <w:szCs w:val="18"/>
                <w:lang w:eastAsia="ar-SA"/>
              </w:rPr>
              <w:t xml:space="preserve">Revision of </w:t>
            </w:r>
            <w:hyperlink r:id="rId225" w:history="1">
              <w:r w:rsidRPr="005F24EA">
                <w:rPr>
                  <w:rStyle w:val="Hyperlink"/>
                  <w:rFonts w:eastAsia="Arial Unicode MS" w:cs="Arial"/>
                  <w:i/>
                  <w:szCs w:val="18"/>
                  <w:lang w:eastAsia="ar-SA"/>
                </w:rPr>
                <w:t>S1-250046</w:t>
              </w:r>
            </w:hyperlink>
          </w:p>
          <w:p w14:paraId="1EA80127" w14:textId="77777777" w:rsidR="00257520" w:rsidRDefault="00257520" w:rsidP="00EA284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226" w:history="1">
              <w:r w:rsidRPr="005F24EA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S1-250341</w:t>
              </w:r>
            </w:hyperlink>
            <w:r w:rsidRPr="005F24EA">
              <w:rPr>
                <w:rFonts w:eastAsia="Arial Unicode MS" w:cs="Arial"/>
                <w:szCs w:val="18"/>
                <w:lang w:eastAsia="ar-SA"/>
              </w:rPr>
              <w:t>.</w:t>
            </w:r>
          </w:p>
          <w:p w14:paraId="16F7204E" w14:textId="1D1D7789" w:rsidR="00257520" w:rsidRPr="005F24EA" w:rsidRDefault="00257520" w:rsidP="00EA284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227" w:history="1">
              <w:r w:rsidRPr="005F24EA">
                <w:rPr>
                  <w:rStyle w:val="Hyperlink"/>
                  <w:rFonts w:cs="Arial"/>
                </w:rPr>
                <w:t>S1-250718</w:t>
              </w:r>
            </w:hyperlink>
          </w:p>
        </w:tc>
      </w:tr>
      <w:tr w:rsidR="00CF5CD9" w:rsidRPr="005F24EA" w14:paraId="33FF8E1C" w14:textId="77777777" w:rsidTr="00C25680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2E91D8" w14:textId="77777777" w:rsidR="00CF5CD9" w:rsidRPr="005F24EA" w:rsidRDefault="00CF5CD9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9DFE0A" w14:textId="049296FB" w:rsidR="00CF5CD9" w:rsidRPr="005F24EA" w:rsidRDefault="00D11D72" w:rsidP="00CF5CD9">
            <w:pPr>
              <w:snapToGrid w:val="0"/>
              <w:spacing w:after="0" w:line="240" w:lineRule="auto"/>
            </w:pPr>
            <w:hyperlink r:id="rId228" w:history="1">
              <w:r w:rsidRPr="005F24EA">
                <w:rPr>
                  <w:rStyle w:val="Hyperlink"/>
                  <w:rFonts w:cs="Arial"/>
                </w:rPr>
                <w:t>S1-250088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276EB3" w14:textId="77777777" w:rsidR="00CF5CD9" w:rsidRPr="005F24EA" w:rsidRDefault="00CF5CD9" w:rsidP="00CF5CD9">
            <w:pPr>
              <w:snapToGrid w:val="0"/>
              <w:spacing w:after="0" w:line="240" w:lineRule="auto"/>
            </w:pPr>
            <w:r w:rsidRPr="005F24EA">
              <w:t>NVIDIA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CE6AD3" w14:textId="77777777" w:rsidR="00CF5CD9" w:rsidRPr="005F24EA" w:rsidRDefault="00CF5CD9" w:rsidP="00CF5CD9">
            <w:pPr>
              <w:snapToGrid w:val="0"/>
              <w:spacing w:after="0" w:line="240" w:lineRule="auto"/>
            </w:pPr>
            <w:r w:rsidRPr="005F24EA">
              <w:t>Use Case on AI-as-a-Service via 6G Infrastructure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E4E80E" w14:textId="254DAE84" w:rsidR="00CF5CD9" w:rsidRPr="005F24EA" w:rsidRDefault="00CF5CD9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F24EA">
              <w:rPr>
                <w:rFonts w:eastAsia="Times New Roman" w:cs="Arial"/>
                <w:szCs w:val="18"/>
                <w:lang w:eastAsia="ar-SA"/>
              </w:rPr>
              <w:t xml:space="preserve">Revised to </w:t>
            </w:r>
            <w:hyperlink r:id="rId229" w:history="1">
              <w:r w:rsidR="00D11D72" w:rsidRPr="005F24EA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S1-250322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A73742" w14:textId="77777777" w:rsidR="00CF5CD9" w:rsidRPr="005F24EA" w:rsidRDefault="00CF5CD9" w:rsidP="00CF5CD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F5CD9" w:rsidRPr="005F24EA" w14:paraId="4F2CA6C0" w14:textId="77777777" w:rsidTr="003D4795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B8550" w14:textId="77777777" w:rsidR="00CF5CD9" w:rsidRPr="00B457E0" w:rsidRDefault="00CF5CD9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457E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6304B" w14:textId="10FAD141" w:rsidR="00CF5CD9" w:rsidRPr="00B457E0" w:rsidRDefault="00D11D72" w:rsidP="00CF5CD9">
            <w:pPr>
              <w:snapToGrid w:val="0"/>
              <w:spacing w:after="0" w:line="240" w:lineRule="auto"/>
            </w:pPr>
            <w:hyperlink r:id="rId230" w:history="1">
              <w:r w:rsidRPr="00B457E0">
                <w:rPr>
                  <w:rStyle w:val="Hyperlink"/>
                  <w:rFonts w:cs="Arial"/>
                </w:rPr>
                <w:t>S1-250322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78C2E" w14:textId="77777777" w:rsidR="00CF5CD9" w:rsidRPr="00B457E0" w:rsidRDefault="00CF5CD9" w:rsidP="00CF5CD9">
            <w:pPr>
              <w:snapToGrid w:val="0"/>
              <w:spacing w:after="0" w:line="240" w:lineRule="auto"/>
            </w:pPr>
            <w:r w:rsidRPr="00B457E0">
              <w:t>NVIDIA, NIST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99FDF" w14:textId="77777777" w:rsidR="00CF5CD9" w:rsidRPr="00B457E0" w:rsidRDefault="00CF5CD9" w:rsidP="00CF5CD9">
            <w:pPr>
              <w:snapToGrid w:val="0"/>
              <w:spacing w:after="0" w:line="240" w:lineRule="auto"/>
            </w:pPr>
            <w:r w:rsidRPr="00B457E0">
              <w:t>Use Case on AI-as-a-Service via 6G Infrastructure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6FBB7" w14:textId="77777777" w:rsidR="00CF5CD9" w:rsidRPr="00B457E0" w:rsidRDefault="00CF5CD9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35CD2" w14:textId="57DF956E" w:rsidR="00CF5CD9" w:rsidRPr="005F24EA" w:rsidRDefault="00CF5CD9" w:rsidP="00CF5CD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457E0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231" w:history="1">
              <w:r w:rsidR="00D11D72" w:rsidRPr="00B457E0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S1-250088</w:t>
              </w:r>
            </w:hyperlink>
            <w:r w:rsidRPr="00B457E0">
              <w:rPr>
                <w:rFonts w:eastAsia="Arial Unicode MS" w:cs="Arial"/>
                <w:szCs w:val="18"/>
                <w:lang w:eastAsia="ar-SA"/>
              </w:rPr>
              <w:t>.</w:t>
            </w:r>
          </w:p>
        </w:tc>
      </w:tr>
      <w:tr w:rsidR="00CF5CD9" w:rsidRPr="005F24EA" w14:paraId="0C4E0C7A" w14:textId="77777777" w:rsidTr="003D4795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05F202" w14:textId="77777777" w:rsidR="00CF5CD9" w:rsidRPr="005F24EA" w:rsidRDefault="00CF5CD9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2223E6" w14:textId="00B6EED7" w:rsidR="00CF5CD9" w:rsidRPr="005F24EA" w:rsidRDefault="00D11D72" w:rsidP="00CF5CD9">
            <w:pPr>
              <w:snapToGrid w:val="0"/>
              <w:spacing w:after="0" w:line="240" w:lineRule="auto"/>
            </w:pPr>
            <w:hyperlink r:id="rId232" w:history="1">
              <w:r w:rsidRPr="005F24EA">
                <w:rPr>
                  <w:rStyle w:val="Hyperlink"/>
                  <w:rFonts w:cs="Arial"/>
                </w:rPr>
                <w:t>S1-250106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C7FB0F" w14:textId="77777777" w:rsidR="00CF5CD9" w:rsidRPr="005F24EA" w:rsidRDefault="00CF5CD9" w:rsidP="00CF5CD9">
            <w:pPr>
              <w:snapToGrid w:val="0"/>
              <w:spacing w:after="0" w:line="240" w:lineRule="auto"/>
            </w:pPr>
            <w:r w:rsidRPr="005F24EA">
              <w:t>China Telecom, OPPO, ZTE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F73363" w14:textId="77777777" w:rsidR="00CF5CD9" w:rsidRPr="005F24EA" w:rsidRDefault="00CF5CD9" w:rsidP="00CF5CD9">
            <w:pPr>
              <w:snapToGrid w:val="0"/>
              <w:spacing w:after="0" w:line="240" w:lineRule="auto"/>
            </w:pPr>
            <w:r w:rsidRPr="005F24EA">
              <w:t>New use case on user-centric AI service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7B14A3" w14:textId="4BCF117C" w:rsidR="00CF5CD9" w:rsidRPr="005F24EA" w:rsidRDefault="003D4795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F24EA">
              <w:rPr>
                <w:rFonts w:eastAsia="Times New Roman" w:cs="Arial"/>
                <w:szCs w:val="18"/>
                <w:lang w:eastAsia="ar-SA"/>
              </w:rPr>
              <w:t xml:space="preserve">Revised to </w:t>
            </w:r>
            <w:hyperlink r:id="rId233" w:history="1">
              <w:r w:rsidR="00D11D72" w:rsidRPr="005F24EA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S1-250719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D3897B" w14:textId="77777777" w:rsidR="00CF5CD9" w:rsidRPr="005F24EA" w:rsidRDefault="00CF5CD9" w:rsidP="00CF5CD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D4795" w:rsidRPr="005F24EA" w14:paraId="181D99A6" w14:textId="77777777" w:rsidTr="00491897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3948AE" w14:textId="19CE1C5C" w:rsidR="003D4795" w:rsidRPr="005F24EA" w:rsidRDefault="003D4795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A641B5" w14:textId="487125D6" w:rsidR="003D4795" w:rsidRPr="005F24EA" w:rsidRDefault="00D11D72" w:rsidP="00CF5CD9">
            <w:pPr>
              <w:snapToGrid w:val="0"/>
              <w:spacing w:after="0" w:line="240" w:lineRule="auto"/>
            </w:pPr>
            <w:hyperlink r:id="rId234" w:history="1">
              <w:r w:rsidRPr="005F24EA">
                <w:rPr>
                  <w:rStyle w:val="Hyperlink"/>
                  <w:rFonts w:cs="Arial"/>
                </w:rPr>
                <w:t>S1-250719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339865" w14:textId="002240CD" w:rsidR="003D4795" w:rsidRPr="005F24EA" w:rsidRDefault="003D4795" w:rsidP="00CF5CD9">
            <w:pPr>
              <w:snapToGrid w:val="0"/>
              <w:spacing w:after="0" w:line="240" w:lineRule="auto"/>
            </w:pPr>
            <w:r w:rsidRPr="005F24EA">
              <w:t>China Telecom, OPPO, ZTE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6A13CA" w14:textId="3D1CA608" w:rsidR="003D4795" w:rsidRPr="005F24EA" w:rsidRDefault="003D4795" w:rsidP="00CF5CD9">
            <w:pPr>
              <w:snapToGrid w:val="0"/>
              <w:spacing w:after="0" w:line="240" w:lineRule="auto"/>
            </w:pPr>
            <w:r w:rsidRPr="005F24EA">
              <w:t>New use case on user-centric AI service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85EF98" w14:textId="7C5088CD" w:rsidR="003D4795" w:rsidRPr="005F24EA" w:rsidRDefault="0037507F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Revised in </w:t>
            </w:r>
            <w:hyperlink r:id="rId235" w:history="1">
              <w:r w:rsidR="00491897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S1-250765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457170" w14:textId="3B8071F0" w:rsidR="003D4795" w:rsidRPr="005F24EA" w:rsidRDefault="003D4795" w:rsidP="00CF5CD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236" w:history="1">
              <w:r w:rsidR="00D11D72" w:rsidRPr="005F24EA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S1-250106</w:t>
              </w:r>
            </w:hyperlink>
            <w:r w:rsidRPr="005F24EA">
              <w:rPr>
                <w:rFonts w:eastAsia="Arial Unicode MS" w:cs="Arial"/>
                <w:szCs w:val="18"/>
                <w:lang w:eastAsia="ar-SA"/>
              </w:rPr>
              <w:t>.</w:t>
            </w:r>
          </w:p>
        </w:tc>
      </w:tr>
      <w:tr w:rsidR="00491897" w:rsidRPr="005F24EA" w14:paraId="625B612E" w14:textId="77777777" w:rsidTr="00EA284F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B2ACC" w14:textId="77777777" w:rsidR="00491897" w:rsidRPr="005F24EA" w:rsidRDefault="00491897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5B763" w14:textId="394E754C" w:rsidR="00491897" w:rsidRPr="005F24EA" w:rsidRDefault="00491897" w:rsidP="00EA284F">
            <w:pPr>
              <w:snapToGrid w:val="0"/>
              <w:spacing w:after="0" w:line="240" w:lineRule="auto"/>
            </w:pPr>
            <w:hyperlink r:id="rId237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S1-250765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944A7" w14:textId="77777777" w:rsidR="00491897" w:rsidRPr="005F24EA" w:rsidRDefault="00491897" w:rsidP="00EA284F">
            <w:pPr>
              <w:snapToGrid w:val="0"/>
              <w:spacing w:after="0" w:line="240" w:lineRule="auto"/>
            </w:pPr>
            <w:r w:rsidRPr="005F24EA">
              <w:t>China Telecom, OPPO, ZTE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BA5E3" w14:textId="77777777" w:rsidR="00491897" w:rsidRPr="005F24EA" w:rsidRDefault="00491897" w:rsidP="00EA284F">
            <w:pPr>
              <w:snapToGrid w:val="0"/>
              <w:spacing w:after="0" w:line="240" w:lineRule="auto"/>
            </w:pPr>
            <w:r w:rsidRPr="005F24EA">
              <w:t>New use case on user-centric AI service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7F2E6" w14:textId="0EE8634F" w:rsidR="00491897" w:rsidRPr="005F24EA" w:rsidRDefault="00491897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3DDA6" w14:textId="77777777" w:rsidR="00491897" w:rsidRDefault="00491897" w:rsidP="00EA284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238" w:history="1">
              <w:r w:rsidRPr="005F24EA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S1-250106</w:t>
              </w:r>
            </w:hyperlink>
            <w:r w:rsidRPr="005F24EA">
              <w:rPr>
                <w:rFonts w:eastAsia="Arial Unicode MS" w:cs="Arial"/>
                <w:szCs w:val="18"/>
                <w:lang w:eastAsia="ar-SA"/>
              </w:rPr>
              <w:t>.</w:t>
            </w:r>
          </w:p>
          <w:p w14:paraId="4A7E1794" w14:textId="3488A90C" w:rsidR="00491897" w:rsidRPr="005F24EA" w:rsidRDefault="00491897" w:rsidP="00EA284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239" w:history="1">
              <w:r w:rsidRPr="005F24EA">
                <w:rPr>
                  <w:rStyle w:val="Hyperlink"/>
                  <w:rFonts w:cs="Arial"/>
                </w:rPr>
                <w:t>S1-250719</w:t>
              </w:r>
            </w:hyperlink>
          </w:p>
        </w:tc>
      </w:tr>
      <w:tr w:rsidR="00CF5CD9" w:rsidRPr="005F24EA" w14:paraId="10A82E7A" w14:textId="77777777" w:rsidTr="003D4795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41612A" w14:textId="77777777" w:rsidR="00CF5CD9" w:rsidRPr="005F24EA" w:rsidRDefault="00CF5CD9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394E9D" w14:textId="76DDCD3A" w:rsidR="00CF5CD9" w:rsidRPr="005F24EA" w:rsidRDefault="00D11D72" w:rsidP="00CF5CD9">
            <w:pPr>
              <w:snapToGrid w:val="0"/>
              <w:spacing w:after="0" w:line="240" w:lineRule="auto"/>
            </w:pPr>
            <w:hyperlink r:id="rId240" w:history="1">
              <w:r w:rsidRPr="005F24EA">
                <w:rPr>
                  <w:rStyle w:val="Hyperlink"/>
                  <w:rFonts w:cs="Arial"/>
                </w:rPr>
                <w:t>S1-250117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89CC61" w14:textId="77777777" w:rsidR="00CF5CD9" w:rsidRPr="005F24EA" w:rsidRDefault="00CF5CD9" w:rsidP="00CF5CD9">
            <w:pPr>
              <w:snapToGrid w:val="0"/>
              <w:spacing w:after="0" w:line="240" w:lineRule="auto"/>
            </w:pPr>
            <w:r w:rsidRPr="005F24EA">
              <w:t>China Mobile; Huawei; ZTE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727BEE" w14:textId="77777777" w:rsidR="00CF5CD9" w:rsidRPr="005F24EA" w:rsidRDefault="00CF5CD9" w:rsidP="00CF5CD9">
            <w:pPr>
              <w:snapToGrid w:val="0"/>
              <w:spacing w:after="0" w:line="240" w:lineRule="auto"/>
            </w:pPr>
            <w:r w:rsidRPr="005F24EA">
              <w:t>Use Case on Immersive Communication with built-in RTC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09395E" w14:textId="0AE99DDF" w:rsidR="00CF5CD9" w:rsidRPr="005F24EA" w:rsidRDefault="003D4795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F24EA">
              <w:rPr>
                <w:rFonts w:eastAsia="Times New Roman" w:cs="Arial"/>
                <w:szCs w:val="18"/>
                <w:lang w:eastAsia="ar-SA"/>
              </w:rPr>
              <w:t xml:space="preserve">Revised to </w:t>
            </w:r>
            <w:hyperlink r:id="rId241" w:history="1">
              <w:r w:rsidR="00D11D72" w:rsidRPr="005F24EA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S1-250720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EAB82B" w14:textId="77777777" w:rsidR="00CF5CD9" w:rsidRPr="005F24EA" w:rsidRDefault="00CF5CD9" w:rsidP="00CF5CD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D4795" w:rsidRPr="005F24EA" w14:paraId="6F35CC31" w14:textId="77777777" w:rsidTr="000803BF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C3F19F" w14:textId="17CDCEA3" w:rsidR="003D4795" w:rsidRPr="005F24EA" w:rsidRDefault="003D4795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195128" w14:textId="7DAB7BB4" w:rsidR="003D4795" w:rsidRPr="005F24EA" w:rsidRDefault="00D11D72" w:rsidP="00CF5CD9">
            <w:pPr>
              <w:snapToGrid w:val="0"/>
              <w:spacing w:after="0" w:line="240" w:lineRule="auto"/>
            </w:pPr>
            <w:hyperlink r:id="rId242" w:history="1">
              <w:r w:rsidRPr="005F24EA">
                <w:rPr>
                  <w:rStyle w:val="Hyperlink"/>
                  <w:rFonts w:cs="Arial"/>
                </w:rPr>
                <w:t>S1-250720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4B30B0" w14:textId="32C782A2" w:rsidR="003D4795" w:rsidRPr="005F24EA" w:rsidRDefault="003D4795" w:rsidP="00CF5CD9">
            <w:pPr>
              <w:snapToGrid w:val="0"/>
              <w:spacing w:after="0" w:line="240" w:lineRule="auto"/>
            </w:pPr>
            <w:r w:rsidRPr="005F24EA">
              <w:t>China Mobile; Huawei; ZTE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97C2E0" w14:textId="2AEB4650" w:rsidR="003D4795" w:rsidRPr="005F24EA" w:rsidRDefault="003D4795" w:rsidP="00CF5CD9">
            <w:pPr>
              <w:snapToGrid w:val="0"/>
              <w:spacing w:after="0" w:line="240" w:lineRule="auto"/>
            </w:pPr>
            <w:r w:rsidRPr="005F24EA">
              <w:t>Use Case on Immersive Communication with built-in RTC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1BFDCB" w14:textId="0F76CBAE" w:rsidR="003D4795" w:rsidRPr="005F24EA" w:rsidRDefault="008C5C84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Revised in </w:t>
            </w:r>
            <w:hyperlink r:id="rId243" w:history="1">
              <w:r w:rsidR="000803BF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S1-250766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E4163B" w14:textId="114D68EA" w:rsidR="003D4795" w:rsidRPr="005F24EA" w:rsidRDefault="003D4795" w:rsidP="00CF5CD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244" w:history="1">
              <w:r w:rsidR="00D11D72" w:rsidRPr="005F24EA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S1-250117</w:t>
              </w:r>
            </w:hyperlink>
            <w:r w:rsidRPr="005F24EA">
              <w:rPr>
                <w:rFonts w:eastAsia="Arial Unicode MS" w:cs="Arial"/>
                <w:szCs w:val="18"/>
                <w:lang w:eastAsia="ar-SA"/>
              </w:rPr>
              <w:t>.</w:t>
            </w:r>
          </w:p>
        </w:tc>
      </w:tr>
      <w:tr w:rsidR="000803BF" w:rsidRPr="005F24EA" w14:paraId="177FD55B" w14:textId="77777777" w:rsidTr="00EA284F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13C45" w14:textId="77777777" w:rsidR="000803BF" w:rsidRPr="005F24EA" w:rsidRDefault="000803BF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21063" w14:textId="78F68F30" w:rsidR="000803BF" w:rsidRPr="005F24EA" w:rsidRDefault="000803BF" w:rsidP="00EA284F">
            <w:pPr>
              <w:snapToGrid w:val="0"/>
              <w:spacing w:after="0" w:line="240" w:lineRule="auto"/>
            </w:pPr>
            <w:hyperlink r:id="rId245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S1-250766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B8053" w14:textId="77777777" w:rsidR="000803BF" w:rsidRPr="005F24EA" w:rsidRDefault="000803BF" w:rsidP="00EA284F">
            <w:pPr>
              <w:snapToGrid w:val="0"/>
              <w:spacing w:after="0" w:line="240" w:lineRule="auto"/>
            </w:pPr>
            <w:r w:rsidRPr="005F24EA">
              <w:t>China Mobile; Huawei; ZTE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6F29B" w14:textId="77777777" w:rsidR="000803BF" w:rsidRPr="005F24EA" w:rsidRDefault="000803BF" w:rsidP="00EA284F">
            <w:pPr>
              <w:snapToGrid w:val="0"/>
              <w:spacing w:after="0" w:line="240" w:lineRule="auto"/>
            </w:pPr>
            <w:r w:rsidRPr="005F24EA">
              <w:t>Use Case on Immersive Communication with built-in RTC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5E0EC" w14:textId="25E017C1" w:rsidR="000803BF" w:rsidRPr="005F24EA" w:rsidRDefault="000803BF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BD154" w14:textId="77777777" w:rsidR="000803BF" w:rsidRDefault="000803BF" w:rsidP="00EA284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246" w:history="1">
              <w:r w:rsidRPr="005F24EA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S1-250117</w:t>
              </w:r>
            </w:hyperlink>
            <w:r w:rsidRPr="005F24EA">
              <w:rPr>
                <w:rFonts w:eastAsia="Arial Unicode MS" w:cs="Arial"/>
                <w:szCs w:val="18"/>
                <w:lang w:eastAsia="ar-SA"/>
              </w:rPr>
              <w:t>.</w:t>
            </w:r>
          </w:p>
          <w:p w14:paraId="08D2BBEB" w14:textId="25781621" w:rsidR="000803BF" w:rsidRPr="005F24EA" w:rsidRDefault="000803BF" w:rsidP="00EA284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247" w:history="1">
              <w:r w:rsidRPr="005F24EA">
                <w:rPr>
                  <w:rStyle w:val="Hyperlink"/>
                  <w:rFonts w:cs="Arial"/>
                </w:rPr>
                <w:t>S1-250720</w:t>
              </w:r>
            </w:hyperlink>
          </w:p>
        </w:tc>
      </w:tr>
      <w:tr w:rsidR="00CF5CD9" w:rsidRPr="005F24EA" w14:paraId="55ACCBC8" w14:textId="77777777" w:rsidTr="007B1F3A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0BC488" w14:textId="77777777" w:rsidR="00CF5CD9" w:rsidRPr="005F24EA" w:rsidRDefault="00CF5CD9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7F5074" w14:textId="3EF125C7" w:rsidR="00CF5CD9" w:rsidRPr="005F24EA" w:rsidRDefault="00D11D72" w:rsidP="00CF5CD9">
            <w:pPr>
              <w:snapToGrid w:val="0"/>
              <w:spacing w:after="0" w:line="240" w:lineRule="auto"/>
            </w:pPr>
            <w:hyperlink r:id="rId248" w:history="1">
              <w:r w:rsidRPr="005F24EA">
                <w:rPr>
                  <w:rStyle w:val="Hyperlink"/>
                  <w:rFonts w:cs="Arial"/>
                </w:rPr>
                <w:t>S1-250167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3E2AB7" w14:textId="77777777" w:rsidR="00CF5CD9" w:rsidRPr="005F24EA" w:rsidRDefault="00CF5CD9" w:rsidP="00CF5CD9">
            <w:pPr>
              <w:snapToGrid w:val="0"/>
              <w:spacing w:after="0" w:line="240" w:lineRule="auto"/>
            </w:pPr>
            <w:r w:rsidRPr="005F24EA">
              <w:t>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F96746" w14:textId="77777777" w:rsidR="00CF5CD9" w:rsidRPr="005F24EA" w:rsidRDefault="00CF5CD9" w:rsidP="00CF5CD9">
            <w:pPr>
              <w:snapToGrid w:val="0"/>
              <w:spacing w:after="0" w:line="240" w:lineRule="auto"/>
            </w:pPr>
            <w:r w:rsidRPr="005F24EA">
              <w:t>Use Case on AIML Model Managed Service for Intelligent Vehicles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FBDC7E" w14:textId="351F5C4A" w:rsidR="00CF5CD9" w:rsidRPr="005F24EA" w:rsidRDefault="007B1F3A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F24EA">
              <w:rPr>
                <w:rFonts w:eastAsia="Times New Roman" w:cs="Arial"/>
                <w:szCs w:val="18"/>
                <w:lang w:eastAsia="ar-SA"/>
              </w:rPr>
              <w:t xml:space="preserve">Revised to </w:t>
            </w:r>
            <w:hyperlink r:id="rId249" w:history="1">
              <w:r w:rsidR="00D11D72" w:rsidRPr="005F24EA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S1-250721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46B57A" w14:textId="77777777" w:rsidR="00CF5CD9" w:rsidRPr="005F24EA" w:rsidRDefault="00CF5CD9" w:rsidP="00CF5CD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B1F3A" w:rsidRPr="005F24EA" w14:paraId="687C2247" w14:textId="77777777" w:rsidTr="00B67698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969B67" w14:textId="2B1E35D5" w:rsidR="007B1F3A" w:rsidRPr="005F24EA" w:rsidRDefault="007B1F3A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D49350" w14:textId="41D4FAC4" w:rsidR="007B1F3A" w:rsidRPr="005F24EA" w:rsidRDefault="00D11D72" w:rsidP="00CF5CD9">
            <w:pPr>
              <w:snapToGrid w:val="0"/>
              <w:spacing w:after="0" w:line="240" w:lineRule="auto"/>
            </w:pPr>
            <w:hyperlink r:id="rId250" w:history="1">
              <w:r w:rsidRPr="005F24EA">
                <w:rPr>
                  <w:rStyle w:val="Hyperlink"/>
                  <w:rFonts w:cs="Arial"/>
                </w:rPr>
                <w:t>S1-250721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24362F" w14:textId="015273E6" w:rsidR="007B1F3A" w:rsidRPr="005F24EA" w:rsidRDefault="007B1F3A" w:rsidP="00CF5CD9">
            <w:pPr>
              <w:snapToGrid w:val="0"/>
              <w:spacing w:after="0" w:line="240" w:lineRule="auto"/>
            </w:pPr>
            <w:r w:rsidRPr="005F24EA">
              <w:t>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3F85E9" w14:textId="5334F76D" w:rsidR="007B1F3A" w:rsidRPr="005F24EA" w:rsidRDefault="007B1F3A" w:rsidP="00CF5CD9">
            <w:pPr>
              <w:snapToGrid w:val="0"/>
              <w:spacing w:after="0" w:line="240" w:lineRule="auto"/>
            </w:pPr>
            <w:r w:rsidRPr="005F24EA">
              <w:t>Use Case on AIML Model Managed Service for Intelligent Vehicles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011782" w14:textId="59B85F87" w:rsidR="007B1F3A" w:rsidRPr="005F24EA" w:rsidRDefault="00D85E90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Revised in </w:t>
            </w:r>
            <w:hyperlink r:id="rId251" w:history="1">
              <w:r w:rsidR="00B67698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S1-250767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EFA43A" w14:textId="2277E343" w:rsidR="007B1F3A" w:rsidRPr="005F24EA" w:rsidRDefault="007B1F3A" w:rsidP="00CF5CD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252" w:history="1">
              <w:r w:rsidR="00D11D72" w:rsidRPr="005F24EA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S1-250167</w:t>
              </w:r>
            </w:hyperlink>
            <w:r w:rsidRPr="005F24EA">
              <w:rPr>
                <w:rFonts w:eastAsia="Arial Unicode MS" w:cs="Arial"/>
                <w:szCs w:val="18"/>
                <w:lang w:eastAsia="ar-SA"/>
              </w:rPr>
              <w:t>.</w:t>
            </w:r>
          </w:p>
        </w:tc>
      </w:tr>
      <w:tr w:rsidR="00B67698" w:rsidRPr="005F24EA" w14:paraId="749271FD" w14:textId="77777777" w:rsidTr="00EA284F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762EB" w14:textId="77777777" w:rsidR="00B67698" w:rsidRPr="005F24EA" w:rsidRDefault="00B67698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AB5A1" w14:textId="1F182ED5" w:rsidR="00B67698" w:rsidRPr="005F24EA" w:rsidRDefault="00B67698" w:rsidP="00EA284F">
            <w:pPr>
              <w:snapToGrid w:val="0"/>
              <w:spacing w:after="0" w:line="240" w:lineRule="auto"/>
            </w:pPr>
            <w:hyperlink r:id="rId253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S1-250767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69651" w14:textId="77777777" w:rsidR="00B67698" w:rsidRPr="005F24EA" w:rsidRDefault="00B67698" w:rsidP="00EA284F">
            <w:pPr>
              <w:snapToGrid w:val="0"/>
              <w:spacing w:after="0" w:line="240" w:lineRule="auto"/>
            </w:pPr>
            <w:r w:rsidRPr="005F24EA">
              <w:t>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15713" w14:textId="77777777" w:rsidR="00B67698" w:rsidRPr="005F24EA" w:rsidRDefault="00B67698" w:rsidP="00EA284F">
            <w:pPr>
              <w:snapToGrid w:val="0"/>
              <w:spacing w:after="0" w:line="240" w:lineRule="auto"/>
            </w:pPr>
            <w:r w:rsidRPr="005F24EA">
              <w:t>Use Case on AIML Model Managed Service for Intelligent Vehicles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64FD8" w14:textId="7DC96A0E" w:rsidR="00B67698" w:rsidRPr="005F24EA" w:rsidRDefault="00B67698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B31CF" w14:textId="77777777" w:rsidR="00B67698" w:rsidRDefault="00B67698" w:rsidP="00EA284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254" w:history="1">
              <w:r w:rsidRPr="005F24EA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S1-250167</w:t>
              </w:r>
            </w:hyperlink>
            <w:r w:rsidRPr="005F24EA">
              <w:rPr>
                <w:rFonts w:eastAsia="Arial Unicode MS" w:cs="Arial"/>
                <w:szCs w:val="18"/>
                <w:lang w:eastAsia="ar-SA"/>
              </w:rPr>
              <w:t>.</w:t>
            </w:r>
          </w:p>
          <w:p w14:paraId="49E1C013" w14:textId="23EFD7A6" w:rsidR="00B67698" w:rsidRPr="005F24EA" w:rsidRDefault="00B67698" w:rsidP="00EA284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255" w:history="1">
              <w:r w:rsidRPr="005F24EA">
                <w:rPr>
                  <w:rStyle w:val="Hyperlink"/>
                  <w:rFonts w:cs="Arial"/>
                </w:rPr>
                <w:t>S1-250721</w:t>
              </w:r>
            </w:hyperlink>
          </w:p>
        </w:tc>
      </w:tr>
      <w:tr w:rsidR="00CF5CD9" w:rsidRPr="005F24EA" w14:paraId="659DB6C2" w14:textId="77777777" w:rsidTr="00C25680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1295EA" w14:textId="77777777" w:rsidR="00CF5CD9" w:rsidRPr="005F24EA" w:rsidRDefault="00CF5CD9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0E1F2E" w14:textId="08F8F4F9" w:rsidR="00CF5CD9" w:rsidRPr="005F24EA" w:rsidRDefault="00D11D72" w:rsidP="00CF5CD9">
            <w:pPr>
              <w:snapToGrid w:val="0"/>
              <w:spacing w:after="0" w:line="240" w:lineRule="auto"/>
            </w:pPr>
            <w:hyperlink r:id="rId256" w:history="1">
              <w:r w:rsidRPr="005F24EA">
                <w:rPr>
                  <w:rStyle w:val="Hyperlink"/>
                  <w:rFonts w:cs="Arial"/>
                </w:rPr>
                <w:t>S1-250182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CEF424" w14:textId="77777777" w:rsidR="00CF5CD9" w:rsidRPr="005F24EA" w:rsidRDefault="00CF5CD9" w:rsidP="00CF5CD9">
            <w:pPr>
              <w:snapToGrid w:val="0"/>
              <w:spacing w:after="0" w:line="240" w:lineRule="auto"/>
            </w:pPr>
            <w:r w:rsidRPr="005F24EA">
              <w:t>SK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78C70B" w14:textId="77777777" w:rsidR="00CF5CD9" w:rsidRPr="005F24EA" w:rsidRDefault="00CF5CD9" w:rsidP="00CF5CD9">
            <w:pPr>
              <w:snapToGrid w:val="0"/>
              <w:spacing w:after="0" w:line="240" w:lineRule="auto"/>
            </w:pPr>
            <w:r w:rsidRPr="005F24EA">
              <w:t xml:space="preserve">New use case on Orchestration between RAN and AI workload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78D327" w14:textId="0834297F" w:rsidR="00CF5CD9" w:rsidRPr="005F24EA" w:rsidRDefault="00CF5CD9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F24EA">
              <w:rPr>
                <w:rFonts w:eastAsia="Times New Roman" w:cs="Arial"/>
                <w:szCs w:val="18"/>
                <w:lang w:eastAsia="ar-SA"/>
              </w:rPr>
              <w:t xml:space="preserve">Revised to </w:t>
            </w:r>
            <w:hyperlink r:id="rId257" w:history="1">
              <w:r w:rsidR="00D11D72" w:rsidRPr="005F24EA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S1-250201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49570F" w14:textId="77777777" w:rsidR="00CF5CD9" w:rsidRPr="005F24EA" w:rsidRDefault="00CF5CD9" w:rsidP="00CF5CD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F5CD9" w:rsidRPr="005F24EA" w14:paraId="06882EF2" w14:textId="77777777" w:rsidTr="00AB3534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792849" w14:textId="77777777" w:rsidR="00CF5CD9" w:rsidRPr="00E62F8A" w:rsidRDefault="00CF5CD9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62F8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0B635E" w14:textId="07C184EA" w:rsidR="00CF5CD9" w:rsidRPr="00E62F8A" w:rsidRDefault="00D11D72" w:rsidP="00CF5CD9">
            <w:pPr>
              <w:snapToGrid w:val="0"/>
              <w:spacing w:after="0" w:line="240" w:lineRule="auto"/>
            </w:pPr>
            <w:hyperlink r:id="rId258" w:history="1">
              <w:r w:rsidRPr="00E62F8A">
                <w:rPr>
                  <w:rStyle w:val="Hyperlink"/>
                  <w:rFonts w:cs="Arial"/>
                </w:rPr>
                <w:t>S1-250201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EFE7BE" w14:textId="77777777" w:rsidR="00CF5CD9" w:rsidRPr="00E62F8A" w:rsidRDefault="00CF5CD9" w:rsidP="00CF5CD9">
            <w:pPr>
              <w:snapToGrid w:val="0"/>
              <w:spacing w:after="0" w:line="240" w:lineRule="auto"/>
            </w:pPr>
            <w:r w:rsidRPr="00E62F8A">
              <w:t>SK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9A084B" w14:textId="77777777" w:rsidR="00CF5CD9" w:rsidRPr="00E62F8A" w:rsidRDefault="00CF5CD9" w:rsidP="00CF5CD9">
            <w:pPr>
              <w:snapToGrid w:val="0"/>
              <w:spacing w:after="0" w:line="240" w:lineRule="auto"/>
            </w:pPr>
            <w:r w:rsidRPr="00E62F8A">
              <w:t xml:space="preserve">New use case on Orchestration between RAN and AI workload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3CD56C" w14:textId="48C3B723" w:rsidR="00CF5CD9" w:rsidRPr="00E62F8A" w:rsidRDefault="00EC657E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62F8A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D48892" w14:textId="5D79354E" w:rsidR="00CF5CD9" w:rsidRPr="005F24EA" w:rsidRDefault="00CF5CD9" w:rsidP="00CF5CD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62F8A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259" w:history="1">
              <w:r w:rsidR="00D11D72" w:rsidRPr="00E62F8A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S1-250182</w:t>
              </w:r>
            </w:hyperlink>
            <w:r w:rsidRPr="00E62F8A">
              <w:rPr>
                <w:rFonts w:eastAsia="Arial Unicode MS" w:cs="Arial"/>
                <w:szCs w:val="18"/>
                <w:lang w:eastAsia="ar-SA"/>
              </w:rPr>
              <w:t>.</w:t>
            </w:r>
          </w:p>
        </w:tc>
      </w:tr>
      <w:tr w:rsidR="00CF5CD9" w:rsidRPr="005F24EA" w14:paraId="143A397C" w14:textId="77777777" w:rsidTr="007B1F3A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7DAE97" w14:textId="77777777" w:rsidR="00CF5CD9" w:rsidRPr="005F24EA" w:rsidRDefault="00CF5CD9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9FA4EE" w14:textId="453B3B14" w:rsidR="00CF5CD9" w:rsidRPr="005F24EA" w:rsidRDefault="00D11D72" w:rsidP="00CF5CD9">
            <w:pPr>
              <w:snapToGrid w:val="0"/>
              <w:spacing w:after="0" w:line="240" w:lineRule="auto"/>
            </w:pPr>
            <w:hyperlink r:id="rId260" w:history="1">
              <w:r w:rsidRPr="005F24EA">
                <w:rPr>
                  <w:rStyle w:val="Hyperlink"/>
                  <w:rFonts w:cs="Arial"/>
                </w:rPr>
                <w:t>S1-250199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8722A4" w14:textId="77777777" w:rsidR="00CF5CD9" w:rsidRPr="005F24EA" w:rsidRDefault="00CF5CD9" w:rsidP="00CF5CD9">
            <w:pPr>
              <w:snapToGrid w:val="0"/>
              <w:spacing w:after="0" w:line="240" w:lineRule="auto"/>
            </w:pPr>
            <w:r w:rsidRPr="005F24EA">
              <w:t>China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48C1CC" w14:textId="77777777" w:rsidR="00CF5CD9" w:rsidRPr="005F24EA" w:rsidRDefault="00CF5CD9" w:rsidP="00CF5CD9">
            <w:pPr>
              <w:snapToGrid w:val="0"/>
              <w:spacing w:after="0" w:line="240" w:lineRule="auto"/>
            </w:pPr>
            <w:r w:rsidRPr="005F24EA">
              <w:t>Use case on End-Cloud Collaboration with AI capabilities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3F8F3E" w14:textId="16AAF345" w:rsidR="00CF5CD9" w:rsidRPr="005F24EA" w:rsidRDefault="007B1F3A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F24EA">
              <w:rPr>
                <w:rFonts w:eastAsia="Times New Roman" w:cs="Arial"/>
                <w:szCs w:val="18"/>
                <w:lang w:eastAsia="ar-SA"/>
              </w:rPr>
              <w:t xml:space="preserve">Revised to </w:t>
            </w:r>
            <w:hyperlink r:id="rId261" w:history="1">
              <w:r w:rsidR="00D11D72" w:rsidRPr="005F24EA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S1-250722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671916" w14:textId="77777777" w:rsidR="00CF5CD9" w:rsidRPr="005F24EA" w:rsidRDefault="00CF5CD9" w:rsidP="00CF5CD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B1F3A" w:rsidRPr="005F24EA" w14:paraId="5A1D69AB" w14:textId="77777777" w:rsidTr="0073511A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19E3A6" w14:textId="72647A21" w:rsidR="007B1F3A" w:rsidRPr="005F24EA" w:rsidRDefault="007B1F3A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3F3B09" w14:textId="16645A2B" w:rsidR="007B1F3A" w:rsidRPr="005F24EA" w:rsidRDefault="00D11D72" w:rsidP="00CF5CD9">
            <w:pPr>
              <w:snapToGrid w:val="0"/>
              <w:spacing w:after="0" w:line="240" w:lineRule="auto"/>
            </w:pPr>
            <w:hyperlink r:id="rId262" w:history="1">
              <w:r w:rsidRPr="005F24EA">
                <w:rPr>
                  <w:rStyle w:val="Hyperlink"/>
                  <w:rFonts w:cs="Arial"/>
                </w:rPr>
                <w:t>S1-250722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C8990A" w14:textId="7FCBF1DC" w:rsidR="007B1F3A" w:rsidRPr="005F24EA" w:rsidRDefault="007B1F3A" w:rsidP="00CF5CD9">
            <w:pPr>
              <w:snapToGrid w:val="0"/>
              <w:spacing w:after="0" w:line="240" w:lineRule="auto"/>
            </w:pPr>
            <w:r w:rsidRPr="005F24EA">
              <w:t>China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A40D7D" w14:textId="4E0A7C48" w:rsidR="007B1F3A" w:rsidRPr="005F24EA" w:rsidRDefault="007B1F3A" w:rsidP="00CF5CD9">
            <w:pPr>
              <w:snapToGrid w:val="0"/>
              <w:spacing w:after="0" w:line="240" w:lineRule="auto"/>
            </w:pPr>
            <w:r w:rsidRPr="005F24EA">
              <w:t>Use case on End-Cloud Collaboration with AI capabilities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A6742A" w14:textId="00DF00E5" w:rsidR="007B1F3A" w:rsidRPr="005F24EA" w:rsidRDefault="00AB3534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Revised in </w:t>
            </w:r>
            <w:hyperlink r:id="rId263" w:history="1">
              <w:r w:rsidR="0073511A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S1-250768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C33D8F" w14:textId="0AC2E292" w:rsidR="007B1F3A" w:rsidRPr="005F24EA" w:rsidRDefault="007B1F3A" w:rsidP="00CF5CD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264" w:history="1">
              <w:r w:rsidR="00D11D72" w:rsidRPr="005F24EA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S1-250199</w:t>
              </w:r>
            </w:hyperlink>
            <w:r w:rsidRPr="005F24EA">
              <w:rPr>
                <w:rFonts w:eastAsia="Arial Unicode MS" w:cs="Arial"/>
                <w:szCs w:val="18"/>
                <w:lang w:eastAsia="ar-SA"/>
              </w:rPr>
              <w:t>.</w:t>
            </w:r>
          </w:p>
        </w:tc>
      </w:tr>
      <w:tr w:rsidR="0073511A" w:rsidRPr="005F24EA" w14:paraId="46E5A9EF" w14:textId="77777777" w:rsidTr="00EA284F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E9CEE" w14:textId="77777777" w:rsidR="0073511A" w:rsidRPr="005F24EA" w:rsidRDefault="0073511A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72AFB" w14:textId="28583408" w:rsidR="0073511A" w:rsidRPr="005F24EA" w:rsidRDefault="0073511A" w:rsidP="00EA284F">
            <w:pPr>
              <w:snapToGrid w:val="0"/>
              <w:spacing w:after="0" w:line="240" w:lineRule="auto"/>
            </w:pPr>
            <w:hyperlink r:id="rId265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S1-250768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8B4D4" w14:textId="77777777" w:rsidR="0073511A" w:rsidRPr="005F24EA" w:rsidRDefault="0073511A" w:rsidP="00EA284F">
            <w:pPr>
              <w:snapToGrid w:val="0"/>
              <w:spacing w:after="0" w:line="240" w:lineRule="auto"/>
            </w:pPr>
            <w:r w:rsidRPr="005F24EA">
              <w:t>China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DF418" w14:textId="77777777" w:rsidR="0073511A" w:rsidRPr="005F24EA" w:rsidRDefault="0073511A" w:rsidP="00EA284F">
            <w:pPr>
              <w:snapToGrid w:val="0"/>
              <w:spacing w:after="0" w:line="240" w:lineRule="auto"/>
            </w:pPr>
            <w:r w:rsidRPr="005F24EA">
              <w:t>Use case on End-Cloud Collaboration with AI capabilities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A16B5" w14:textId="5AD0D878" w:rsidR="0073511A" w:rsidRPr="005F24EA" w:rsidRDefault="0073511A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52013" w14:textId="77777777" w:rsidR="0073511A" w:rsidRDefault="0073511A" w:rsidP="00EA284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266" w:history="1">
              <w:r w:rsidRPr="005F24EA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S1-250199</w:t>
              </w:r>
            </w:hyperlink>
            <w:r w:rsidRPr="005F24EA">
              <w:rPr>
                <w:rFonts w:eastAsia="Arial Unicode MS" w:cs="Arial"/>
                <w:szCs w:val="18"/>
                <w:lang w:eastAsia="ar-SA"/>
              </w:rPr>
              <w:t>.</w:t>
            </w:r>
          </w:p>
          <w:p w14:paraId="5D55FD5C" w14:textId="4F51FDAB" w:rsidR="0073511A" w:rsidRPr="005F24EA" w:rsidRDefault="0073511A" w:rsidP="00EA284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267" w:history="1">
              <w:r w:rsidRPr="005F24EA">
                <w:rPr>
                  <w:rStyle w:val="Hyperlink"/>
                  <w:rFonts w:cs="Arial"/>
                </w:rPr>
                <w:t>S1-250722</w:t>
              </w:r>
            </w:hyperlink>
          </w:p>
        </w:tc>
      </w:tr>
      <w:tr w:rsidR="00CF5CD9" w:rsidRPr="005F24EA" w14:paraId="79B58FB1" w14:textId="77777777" w:rsidTr="00D307AB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BC1162" w14:textId="77777777" w:rsidR="00CF5CD9" w:rsidRPr="005F24EA" w:rsidRDefault="00CF5CD9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F38D16" w14:textId="42ADE254" w:rsidR="00CF5CD9" w:rsidRPr="005F24EA" w:rsidRDefault="00D11D72" w:rsidP="00CF5CD9">
            <w:pPr>
              <w:snapToGrid w:val="0"/>
              <w:spacing w:after="0" w:line="240" w:lineRule="auto"/>
            </w:pPr>
            <w:hyperlink r:id="rId268" w:history="1">
              <w:r w:rsidRPr="005F24EA">
                <w:rPr>
                  <w:rStyle w:val="Hyperlink"/>
                  <w:rFonts w:cs="Arial"/>
                </w:rPr>
                <w:t>S1-250200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78261C" w14:textId="77777777" w:rsidR="00CF5CD9" w:rsidRPr="005F24EA" w:rsidRDefault="00CF5CD9" w:rsidP="00CF5CD9">
            <w:pPr>
              <w:snapToGrid w:val="0"/>
              <w:spacing w:after="0" w:line="240" w:lineRule="auto"/>
            </w:pPr>
            <w:r w:rsidRPr="005F24EA">
              <w:t>China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5AE4F4" w14:textId="77777777" w:rsidR="00CF5CD9" w:rsidRPr="005F24EA" w:rsidRDefault="00CF5CD9" w:rsidP="00CF5CD9">
            <w:pPr>
              <w:snapToGrid w:val="0"/>
              <w:spacing w:after="0" w:line="240" w:lineRule="auto"/>
            </w:pPr>
            <w:r w:rsidRPr="005F24EA">
              <w:t>Use case on personal AI service management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0E3AE2" w14:textId="013DC341" w:rsidR="00CF5CD9" w:rsidRPr="005F24EA" w:rsidRDefault="00D307AB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F24EA">
              <w:rPr>
                <w:rFonts w:eastAsia="Times New Roman" w:cs="Arial"/>
                <w:szCs w:val="18"/>
                <w:lang w:eastAsia="ar-SA"/>
              </w:rPr>
              <w:t xml:space="preserve">Revised to </w:t>
            </w:r>
            <w:hyperlink r:id="rId269" w:history="1">
              <w:r w:rsidR="00D11D72" w:rsidRPr="005F24EA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S1-250723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F5CC91" w14:textId="77777777" w:rsidR="00CF5CD9" w:rsidRPr="005F24EA" w:rsidRDefault="00CF5CD9" w:rsidP="00CF5CD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307AB" w:rsidRPr="005F24EA" w14:paraId="32296589" w14:textId="77777777" w:rsidTr="00D36B94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3FB577" w14:textId="56D9874B" w:rsidR="00D307AB" w:rsidRPr="005F24EA" w:rsidRDefault="00D307AB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216C66" w14:textId="1A78DDBE" w:rsidR="00D307AB" w:rsidRPr="005F24EA" w:rsidRDefault="00D11D72" w:rsidP="00CF5CD9">
            <w:pPr>
              <w:snapToGrid w:val="0"/>
              <w:spacing w:after="0" w:line="240" w:lineRule="auto"/>
            </w:pPr>
            <w:hyperlink r:id="rId270" w:history="1">
              <w:r w:rsidRPr="005F24EA">
                <w:rPr>
                  <w:rStyle w:val="Hyperlink"/>
                  <w:rFonts w:cs="Arial"/>
                </w:rPr>
                <w:t>S1-250723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48718D" w14:textId="37264312" w:rsidR="00D307AB" w:rsidRPr="005F24EA" w:rsidRDefault="00D307AB" w:rsidP="00CF5CD9">
            <w:pPr>
              <w:snapToGrid w:val="0"/>
              <w:spacing w:after="0" w:line="240" w:lineRule="auto"/>
            </w:pPr>
            <w:r w:rsidRPr="005F24EA">
              <w:t>China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3908AA" w14:textId="51E7D331" w:rsidR="00D307AB" w:rsidRPr="005F24EA" w:rsidRDefault="00D307AB" w:rsidP="00CF5CD9">
            <w:pPr>
              <w:snapToGrid w:val="0"/>
              <w:spacing w:after="0" w:line="240" w:lineRule="auto"/>
            </w:pPr>
            <w:r w:rsidRPr="005F24EA">
              <w:t>Use case on personal AI service management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0E1E74" w14:textId="7EE119D8" w:rsidR="00D307AB" w:rsidRPr="005F24EA" w:rsidRDefault="0047325E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Revised in </w:t>
            </w:r>
            <w:hyperlink r:id="rId271" w:history="1">
              <w:r w:rsidR="00D36B94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S1-250769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B30091" w14:textId="5764EA7D" w:rsidR="00D307AB" w:rsidRPr="005F24EA" w:rsidRDefault="00D307AB" w:rsidP="00CF5CD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272" w:history="1">
              <w:r w:rsidR="00D11D72" w:rsidRPr="005F24EA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S1-250200</w:t>
              </w:r>
            </w:hyperlink>
            <w:r w:rsidRPr="005F24EA">
              <w:rPr>
                <w:rFonts w:eastAsia="Arial Unicode MS" w:cs="Arial"/>
                <w:szCs w:val="18"/>
                <w:lang w:eastAsia="ar-SA"/>
              </w:rPr>
              <w:t>.</w:t>
            </w:r>
          </w:p>
        </w:tc>
      </w:tr>
      <w:tr w:rsidR="00D36B94" w:rsidRPr="005F24EA" w14:paraId="175C6BC6" w14:textId="77777777" w:rsidTr="00EA284F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08B28" w14:textId="77777777" w:rsidR="00D36B94" w:rsidRPr="005F24EA" w:rsidRDefault="00D36B94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7337C" w14:textId="066F4E58" w:rsidR="00D36B94" w:rsidRPr="005F24EA" w:rsidRDefault="00D36B94" w:rsidP="00EA284F">
            <w:pPr>
              <w:snapToGrid w:val="0"/>
              <w:spacing w:after="0" w:line="240" w:lineRule="auto"/>
            </w:pPr>
            <w:hyperlink r:id="rId273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S1-250769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EC722" w14:textId="77777777" w:rsidR="00D36B94" w:rsidRPr="005F24EA" w:rsidRDefault="00D36B94" w:rsidP="00EA284F">
            <w:pPr>
              <w:snapToGrid w:val="0"/>
              <w:spacing w:after="0" w:line="240" w:lineRule="auto"/>
            </w:pPr>
            <w:r w:rsidRPr="005F24EA">
              <w:t>China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A27D6" w14:textId="77777777" w:rsidR="00D36B94" w:rsidRPr="005F24EA" w:rsidRDefault="00D36B94" w:rsidP="00EA284F">
            <w:pPr>
              <w:snapToGrid w:val="0"/>
              <w:spacing w:after="0" w:line="240" w:lineRule="auto"/>
            </w:pPr>
            <w:r w:rsidRPr="005F24EA">
              <w:t>Use case on personal AI service management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71755" w14:textId="79B55BF7" w:rsidR="00D36B94" w:rsidRPr="005F24EA" w:rsidRDefault="00D36B94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473F1" w14:textId="77777777" w:rsidR="00D36B94" w:rsidRDefault="00D36B94" w:rsidP="00EA284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274" w:history="1">
              <w:r w:rsidRPr="005F24EA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S1-250200</w:t>
              </w:r>
            </w:hyperlink>
            <w:r w:rsidRPr="005F24EA">
              <w:rPr>
                <w:rFonts w:eastAsia="Arial Unicode MS" w:cs="Arial"/>
                <w:szCs w:val="18"/>
                <w:lang w:eastAsia="ar-SA"/>
              </w:rPr>
              <w:t>.</w:t>
            </w:r>
          </w:p>
          <w:p w14:paraId="21F6E282" w14:textId="3C386FEF" w:rsidR="00D36B94" w:rsidRPr="005F24EA" w:rsidRDefault="00D36B94" w:rsidP="00EA284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275" w:history="1">
              <w:r w:rsidRPr="005F24EA">
                <w:rPr>
                  <w:rStyle w:val="Hyperlink"/>
                  <w:rFonts w:cs="Arial"/>
                </w:rPr>
                <w:t>S1-250723</w:t>
              </w:r>
            </w:hyperlink>
          </w:p>
        </w:tc>
      </w:tr>
      <w:tr w:rsidR="00CF5CD9" w:rsidRPr="005F24EA" w14:paraId="607E87EA" w14:textId="77777777" w:rsidTr="00D307AB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568245" w14:textId="77777777" w:rsidR="00CF5CD9" w:rsidRPr="005F24EA" w:rsidRDefault="00CF5CD9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D06C68" w14:textId="6E7DD5C1" w:rsidR="00CF5CD9" w:rsidRPr="005F24EA" w:rsidRDefault="00D11D72" w:rsidP="00CF5CD9">
            <w:pPr>
              <w:snapToGrid w:val="0"/>
              <w:spacing w:after="0" w:line="240" w:lineRule="auto"/>
            </w:pPr>
            <w:hyperlink r:id="rId276" w:history="1">
              <w:r w:rsidRPr="005F24EA">
                <w:rPr>
                  <w:rStyle w:val="Hyperlink"/>
                  <w:rFonts w:cs="Arial"/>
                </w:rPr>
                <w:t>S1-250206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DB955E" w14:textId="77777777" w:rsidR="00CF5CD9" w:rsidRPr="005F24EA" w:rsidRDefault="00CF5CD9" w:rsidP="00CF5CD9">
            <w:pPr>
              <w:snapToGrid w:val="0"/>
              <w:spacing w:after="0" w:line="240" w:lineRule="auto"/>
            </w:pPr>
            <w:r w:rsidRPr="005F24EA">
              <w:t xml:space="preserve">TOYOTA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FE0AD7" w14:textId="77777777" w:rsidR="00CF5CD9" w:rsidRPr="005F24EA" w:rsidRDefault="00CF5CD9" w:rsidP="00CF5CD9">
            <w:pPr>
              <w:snapToGrid w:val="0"/>
              <w:spacing w:after="0" w:line="240" w:lineRule="auto"/>
            </w:pPr>
            <w:r w:rsidRPr="005F24EA">
              <w:t>Use case on End-to-End AI for connected cars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F2D631" w14:textId="51F710FE" w:rsidR="00CF5CD9" w:rsidRPr="005F24EA" w:rsidRDefault="00D307AB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F24EA">
              <w:rPr>
                <w:rFonts w:eastAsia="Times New Roman" w:cs="Arial"/>
                <w:szCs w:val="18"/>
                <w:lang w:eastAsia="ar-SA"/>
              </w:rPr>
              <w:t xml:space="preserve">Revised to </w:t>
            </w:r>
            <w:hyperlink r:id="rId277" w:history="1">
              <w:r w:rsidR="00D11D72" w:rsidRPr="005F24EA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S1-250724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0FC17B" w14:textId="77777777" w:rsidR="00CF5CD9" w:rsidRPr="005F24EA" w:rsidRDefault="00CF5CD9" w:rsidP="00CF5CD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307AB" w:rsidRPr="005F24EA" w14:paraId="56F23C80" w14:textId="77777777" w:rsidTr="0089379D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553FE4" w14:textId="6D370C01" w:rsidR="00D307AB" w:rsidRPr="005F24EA" w:rsidRDefault="00D307AB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80ECB1" w14:textId="474BB4A9" w:rsidR="00D307AB" w:rsidRPr="0089379D" w:rsidRDefault="00D11D72" w:rsidP="00CF5CD9">
            <w:pPr>
              <w:snapToGrid w:val="0"/>
              <w:spacing w:after="0" w:line="240" w:lineRule="auto"/>
            </w:pPr>
            <w:hyperlink r:id="rId278" w:history="1">
              <w:r w:rsidRPr="0089379D">
                <w:rPr>
                  <w:rStyle w:val="Hyperlink"/>
                  <w:rFonts w:cs="Arial"/>
                </w:rPr>
                <w:t>S1-250724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04FF98" w14:textId="17020CEA" w:rsidR="00D307AB" w:rsidRPr="005F24EA" w:rsidRDefault="00D307AB" w:rsidP="00CF5CD9">
            <w:pPr>
              <w:snapToGrid w:val="0"/>
              <w:spacing w:after="0" w:line="240" w:lineRule="auto"/>
            </w:pPr>
            <w:r w:rsidRPr="005F24EA">
              <w:t xml:space="preserve">TOYOTA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CE3406" w14:textId="44B63CA8" w:rsidR="00D307AB" w:rsidRPr="005F24EA" w:rsidRDefault="00D307AB" w:rsidP="00CF5CD9">
            <w:pPr>
              <w:snapToGrid w:val="0"/>
              <w:spacing w:after="0" w:line="240" w:lineRule="auto"/>
            </w:pPr>
            <w:r w:rsidRPr="005F24EA">
              <w:t>Use case on End-to-End AI for connected cars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AEA0CB" w14:textId="7DBAB2CC" w:rsidR="005D4966" w:rsidRPr="005F24EA" w:rsidRDefault="005D4966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Revised </w:t>
            </w:r>
            <w:hyperlink r:id="rId279" w:history="1">
              <w:r w:rsidR="0089379D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S1-250774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5B8B0C" w14:textId="07CAF490" w:rsidR="00D307AB" w:rsidRPr="005F24EA" w:rsidRDefault="00D307AB" w:rsidP="00CF5CD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280" w:history="1">
              <w:r w:rsidR="00D11D72" w:rsidRPr="005F24EA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S1-250206</w:t>
              </w:r>
            </w:hyperlink>
            <w:r w:rsidRPr="005F24EA">
              <w:rPr>
                <w:rFonts w:eastAsia="Arial Unicode MS" w:cs="Arial"/>
                <w:szCs w:val="18"/>
                <w:lang w:eastAsia="ar-SA"/>
              </w:rPr>
              <w:t>.</w:t>
            </w:r>
          </w:p>
        </w:tc>
      </w:tr>
      <w:tr w:rsidR="0089379D" w:rsidRPr="005F24EA" w14:paraId="78F4AF36" w14:textId="77777777" w:rsidTr="0089379D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A00"/>
          </w:tcPr>
          <w:p w14:paraId="3D6B2510" w14:textId="77777777" w:rsidR="0089379D" w:rsidRPr="005F24EA" w:rsidRDefault="0089379D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A00"/>
          </w:tcPr>
          <w:p w14:paraId="5279ADBB" w14:textId="1DCE51B6" w:rsidR="0089379D" w:rsidRPr="0089379D" w:rsidRDefault="0089379D" w:rsidP="00EA284F">
            <w:pPr>
              <w:snapToGrid w:val="0"/>
              <w:spacing w:after="0" w:line="240" w:lineRule="auto"/>
            </w:pPr>
            <w:hyperlink r:id="rId281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S1-250774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A00"/>
          </w:tcPr>
          <w:p w14:paraId="210AB8DA" w14:textId="77777777" w:rsidR="0089379D" w:rsidRPr="005F24EA" w:rsidRDefault="0089379D" w:rsidP="00EA284F">
            <w:pPr>
              <w:snapToGrid w:val="0"/>
              <w:spacing w:after="0" w:line="240" w:lineRule="auto"/>
            </w:pPr>
            <w:r w:rsidRPr="005F24EA">
              <w:t xml:space="preserve">TOYOTA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A00"/>
          </w:tcPr>
          <w:p w14:paraId="33623579" w14:textId="77777777" w:rsidR="0089379D" w:rsidRPr="005F24EA" w:rsidRDefault="0089379D" w:rsidP="00EA284F">
            <w:pPr>
              <w:snapToGrid w:val="0"/>
              <w:spacing w:after="0" w:line="240" w:lineRule="auto"/>
            </w:pPr>
            <w:r w:rsidRPr="005F24EA">
              <w:t>Use case on End-to-End AI for connected cars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A00"/>
          </w:tcPr>
          <w:p w14:paraId="723BD7AB" w14:textId="77777777" w:rsidR="0089379D" w:rsidRPr="005F24EA" w:rsidRDefault="0089379D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A00"/>
          </w:tcPr>
          <w:p w14:paraId="7A60C57D" w14:textId="77777777" w:rsidR="0089379D" w:rsidRDefault="0089379D" w:rsidP="00EA284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282" w:history="1">
              <w:r w:rsidRPr="005F24EA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S1-250206</w:t>
              </w:r>
            </w:hyperlink>
            <w:r w:rsidRPr="005F24EA">
              <w:rPr>
                <w:rFonts w:eastAsia="Arial Unicode MS" w:cs="Arial"/>
                <w:szCs w:val="18"/>
                <w:lang w:eastAsia="ar-SA"/>
              </w:rPr>
              <w:t>.</w:t>
            </w:r>
          </w:p>
          <w:p w14:paraId="7CCDA9B6" w14:textId="5F518240" w:rsidR="0089379D" w:rsidRPr="005F24EA" w:rsidRDefault="0089379D" w:rsidP="00EA284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283" w:history="1">
              <w:r w:rsidRPr="0089379D">
                <w:rPr>
                  <w:rStyle w:val="Hyperlink"/>
                  <w:rFonts w:cs="Arial"/>
                </w:rPr>
                <w:t>S1-250724</w:t>
              </w:r>
            </w:hyperlink>
          </w:p>
        </w:tc>
      </w:tr>
      <w:tr w:rsidR="00CF5CD9" w:rsidRPr="005F24EA" w14:paraId="170A374F" w14:textId="77777777" w:rsidTr="00D307AB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30FBFD" w14:textId="77777777" w:rsidR="00CF5CD9" w:rsidRPr="005F24EA" w:rsidRDefault="00CF5CD9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400CE5" w14:textId="120ACCC3" w:rsidR="00CF5CD9" w:rsidRPr="005F24EA" w:rsidRDefault="00D11D72" w:rsidP="00CF5CD9">
            <w:pPr>
              <w:snapToGrid w:val="0"/>
              <w:spacing w:after="0" w:line="240" w:lineRule="auto"/>
            </w:pPr>
            <w:hyperlink r:id="rId284" w:history="1">
              <w:r w:rsidRPr="005F24EA">
                <w:rPr>
                  <w:rStyle w:val="Hyperlink"/>
                  <w:rFonts w:cs="Arial"/>
                </w:rPr>
                <w:t>S1-250246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3BB449" w14:textId="77777777" w:rsidR="00CF5CD9" w:rsidRPr="005F24EA" w:rsidRDefault="00CF5CD9" w:rsidP="00CF5CD9">
            <w:pPr>
              <w:snapToGrid w:val="0"/>
              <w:spacing w:after="0" w:line="240" w:lineRule="auto"/>
            </w:pPr>
            <w:r w:rsidRPr="005F24EA">
              <w:t xml:space="preserve">Xiaomi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80418B" w14:textId="77777777" w:rsidR="00CF5CD9" w:rsidRPr="005F24EA" w:rsidRDefault="00CF5CD9" w:rsidP="00CF5CD9">
            <w:pPr>
              <w:snapToGrid w:val="0"/>
              <w:spacing w:after="0" w:line="240" w:lineRule="auto"/>
            </w:pPr>
            <w:r w:rsidRPr="005F24EA">
              <w:t>6G system supports AI model training service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5F2FFC" w14:textId="0343E59C" w:rsidR="00CF5CD9" w:rsidRPr="005F24EA" w:rsidRDefault="00D307AB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F24EA">
              <w:rPr>
                <w:rFonts w:eastAsia="Times New Roman" w:cs="Arial"/>
                <w:szCs w:val="18"/>
                <w:lang w:eastAsia="ar-SA"/>
              </w:rPr>
              <w:t xml:space="preserve">Revised to </w:t>
            </w:r>
            <w:hyperlink r:id="rId285" w:history="1">
              <w:r w:rsidR="00D11D72" w:rsidRPr="005F24EA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S1-250725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C0C31E" w14:textId="77777777" w:rsidR="00CF5CD9" w:rsidRPr="005F24EA" w:rsidRDefault="00CF5CD9" w:rsidP="00CF5CD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307AB" w:rsidRPr="005F24EA" w14:paraId="639456A0" w14:textId="77777777" w:rsidTr="00EE77FA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A53AE7" w14:textId="42E23F05" w:rsidR="00D307AB" w:rsidRPr="005F24EA" w:rsidRDefault="00D307AB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D16CE9" w14:textId="700D49DF" w:rsidR="00D307AB" w:rsidRPr="005F24EA" w:rsidRDefault="00D11D72" w:rsidP="00CF5CD9">
            <w:pPr>
              <w:snapToGrid w:val="0"/>
              <w:spacing w:after="0" w:line="240" w:lineRule="auto"/>
            </w:pPr>
            <w:hyperlink r:id="rId286" w:history="1">
              <w:r w:rsidRPr="005F24EA">
                <w:rPr>
                  <w:rStyle w:val="Hyperlink"/>
                  <w:rFonts w:cs="Arial"/>
                </w:rPr>
                <w:t>S1-250725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4BFAF1" w14:textId="4E1048ED" w:rsidR="00D307AB" w:rsidRPr="005F24EA" w:rsidRDefault="00D307AB" w:rsidP="00CF5CD9">
            <w:pPr>
              <w:snapToGrid w:val="0"/>
              <w:spacing w:after="0" w:line="240" w:lineRule="auto"/>
            </w:pPr>
            <w:r w:rsidRPr="005F24EA">
              <w:t xml:space="preserve">Xiaomi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E6B04B" w14:textId="61CA7F44" w:rsidR="00D307AB" w:rsidRPr="005F24EA" w:rsidRDefault="00D307AB" w:rsidP="00CF5CD9">
            <w:pPr>
              <w:snapToGrid w:val="0"/>
              <w:spacing w:after="0" w:line="240" w:lineRule="auto"/>
            </w:pPr>
            <w:r w:rsidRPr="005F24EA">
              <w:t>6G system supports AI model training service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05DE54" w14:textId="71B19CF4" w:rsidR="00D307AB" w:rsidRPr="005F24EA" w:rsidRDefault="00EE77FA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Revised in </w:t>
            </w:r>
            <w:hyperlink r:id="rId287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S1-250773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2EEF05" w14:textId="5F49AD40" w:rsidR="00D307AB" w:rsidRPr="005F24EA" w:rsidRDefault="00D307AB" w:rsidP="00CF5CD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288" w:history="1">
              <w:r w:rsidR="00D11D72" w:rsidRPr="005F24EA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S1-250246</w:t>
              </w:r>
            </w:hyperlink>
            <w:r w:rsidRPr="005F24EA">
              <w:rPr>
                <w:rFonts w:eastAsia="Arial Unicode MS" w:cs="Arial"/>
                <w:szCs w:val="18"/>
                <w:lang w:eastAsia="ar-SA"/>
              </w:rPr>
              <w:t>.</w:t>
            </w:r>
          </w:p>
        </w:tc>
      </w:tr>
      <w:tr w:rsidR="00EE77FA" w:rsidRPr="005F24EA" w14:paraId="78626AD9" w14:textId="77777777" w:rsidTr="00A917C0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279DBE" w14:textId="77777777" w:rsidR="00EE77FA" w:rsidRPr="005F24EA" w:rsidRDefault="00EE77FA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DB3787" w14:textId="5D0BB783" w:rsidR="00EE77FA" w:rsidRPr="005F24EA" w:rsidRDefault="00EE77FA" w:rsidP="00EA284F">
            <w:pPr>
              <w:snapToGrid w:val="0"/>
              <w:spacing w:after="0" w:line="240" w:lineRule="auto"/>
            </w:pPr>
            <w:hyperlink r:id="rId289" w:history="1">
              <w:r>
                <w:rPr>
                  <w:rStyle w:val="Hyperlink"/>
                </w:rPr>
                <w:t>S1-250773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EDDDAE" w14:textId="77777777" w:rsidR="00EE77FA" w:rsidRPr="005F24EA" w:rsidRDefault="00EE77FA" w:rsidP="00EA284F">
            <w:pPr>
              <w:snapToGrid w:val="0"/>
              <w:spacing w:after="0" w:line="240" w:lineRule="auto"/>
            </w:pPr>
            <w:r w:rsidRPr="005F24EA">
              <w:t xml:space="preserve">Xiaomi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5E396B" w14:textId="77777777" w:rsidR="00EE77FA" w:rsidRPr="005F24EA" w:rsidRDefault="00EE77FA" w:rsidP="00EA284F">
            <w:pPr>
              <w:snapToGrid w:val="0"/>
              <w:spacing w:after="0" w:line="240" w:lineRule="auto"/>
            </w:pPr>
            <w:r w:rsidRPr="005F24EA">
              <w:t>6G system supports AI model training service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CDBC93" w14:textId="05925DB9" w:rsidR="005D4966" w:rsidRPr="005F24EA" w:rsidRDefault="005D4966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Revised in </w:t>
            </w:r>
            <w:hyperlink r:id="rId290" w:history="1">
              <w:r w:rsidR="00A917C0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S1-250775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C8333D" w14:textId="77777777" w:rsidR="00EE77FA" w:rsidRPr="005F24EA" w:rsidRDefault="00EE77FA" w:rsidP="00EA284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291" w:history="1">
              <w:r w:rsidRPr="005F24EA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S1-250246</w:t>
              </w:r>
            </w:hyperlink>
            <w:r w:rsidRPr="005F24EA">
              <w:rPr>
                <w:rFonts w:eastAsia="Arial Unicode MS" w:cs="Arial"/>
                <w:szCs w:val="18"/>
                <w:lang w:eastAsia="ar-SA"/>
              </w:rPr>
              <w:t>.</w:t>
            </w:r>
          </w:p>
        </w:tc>
      </w:tr>
      <w:tr w:rsidR="00A917C0" w:rsidRPr="005F24EA" w14:paraId="7C4B61C5" w14:textId="77777777" w:rsidTr="00722AFB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A00"/>
          </w:tcPr>
          <w:p w14:paraId="7DE3AAB7" w14:textId="77777777" w:rsidR="00A917C0" w:rsidRPr="005F24EA" w:rsidRDefault="00A917C0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A00"/>
          </w:tcPr>
          <w:p w14:paraId="22191B0E" w14:textId="06FDCD17" w:rsidR="00A917C0" w:rsidRPr="005F24EA" w:rsidRDefault="00A917C0" w:rsidP="00EA284F">
            <w:pPr>
              <w:snapToGrid w:val="0"/>
              <w:spacing w:after="0" w:line="240" w:lineRule="auto"/>
            </w:pPr>
            <w:hyperlink r:id="rId292" w:history="1">
              <w:r>
                <w:rPr>
                  <w:rStyle w:val="Hyperlink"/>
                </w:rPr>
                <w:t>S1-250775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A00"/>
          </w:tcPr>
          <w:p w14:paraId="382FA335" w14:textId="77777777" w:rsidR="00A917C0" w:rsidRPr="005F24EA" w:rsidRDefault="00A917C0" w:rsidP="00EA284F">
            <w:pPr>
              <w:snapToGrid w:val="0"/>
              <w:spacing w:after="0" w:line="240" w:lineRule="auto"/>
            </w:pPr>
            <w:r w:rsidRPr="005F24EA">
              <w:t xml:space="preserve">Xiaomi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A00"/>
          </w:tcPr>
          <w:p w14:paraId="1694E7CC" w14:textId="77777777" w:rsidR="00A917C0" w:rsidRPr="005F24EA" w:rsidRDefault="00A917C0" w:rsidP="00EA284F">
            <w:pPr>
              <w:snapToGrid w:val="0"/>
              <w:spacing w:after="0" w:line="240" w:lineRule="auto"/>
            </w:pPr>
            <w:r w:rsidRPr="005F24EA">
              <w:t>6G system supports AI model training service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A00"/>
          </w:tcPr>
          <w:p w14:paraId="68BBBA18" w14:textId="2D9D0B4B" w:rsidR="00A917C0" w:rsidRPr="005F24EA" w:rsidRDefault="00A917C0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A00"/>
          </w:tcPr>
          <w:p w14:paraId="7ACCD100" w14:textId="77777777" w:rsidR="00A917C0" w:rsidRDefault="00A917C0" w:rsidP="00EA284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293" w:history="1">
              <w:r w:rsidRPr="005F24EA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S1-250246</w:t>
              </w:r>
            </w:hyperlink>
            <w:r w:rsidRPr="005F24EA">
              <w:rPr>
                <w:rFonts w:eastAsia="Arial Unicode MS" w:cs="Arial"/>
                <w:szCs w:val="18"/>
                <w:lang w:eastAsia="ar-SA"/>
              </w:rPr>
              <w:t>.</w:t>
            </w:r>
          </w:p>
          <w:p w14:paraId="7526AC55" w14:textId="10871E36" w:rsidR="00A917C0" w:rsidRDefault="00A917C0" w:rsidP="00EA284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szCs w:val="18"/>
                <w:lang w:eastAsia="ar-SA"/>
              </w:rPr>
              <w:t>Revision of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</w:t>
            </w:r>
            <w:hyperlink r:id="rId294" w:history="1">
              <w:r w:rsidRPr="005F24EA">
                <w:rPr>
                  <w:rStyle w:val="Hyperlink"/>
                  <w:rFonts w:cs="Arial"/>
                </w:rPr>
                <w:t>S1-250725</w:t>
              </w:r>
            </w:hyperlink>
          </w:p>
          <w:p w14:paraId="04DF0EE7" w14:textId="2A9EADA6" w:rsidR="00A917C0" w:rsidRPr="00A917C0" w:rsidRDefault="00A917C0" w:rsidP="00EA284F">
            <w:pPr>
              <w:spacing w:after="0" w:line="240" w:lineRule="auto"/>
            </w:pPr>
            <w:r w:rsidRPr="005F24EA">
              <w:rPr>
                <w:rFonts w:eastAsia="Arial Unicode MS" w:cs="Arial"/>
                <w:szCs w:val="18"/>
                <w:lang w:eastAsia="ar-SA"/>
              </w:rPr>
              <w:t>Revision of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</w:t>
            </w:r>
            <w:hyperlink r:id="rId295" w:history="1">
              <w:r>
                <w:rPr>
                  <w:rStyle w:val="Hyperlink"/>
                </w:rPr>
                <w:t>S1-250773</w:t>
              </w:r>
            </w:hyperlink>
          </w:p>
        </w:tc>
      </w:tr>
      <w:tr w:rsidR="00CF5CD9" w:rsidRPr="005F24EA" w14:paraId="42DD583A" w14:textId="77777777" w:rsidTr="00A032C9">
        <w:tblPrEx>
          <w:tblLook w:val="04A0" w:firstRow="1" w:lastRow="0" w:firstColumn="1" w:lastColumn="0" w:noHBand="0" w:noVBand="1"/>
        </w:tblPrEx>
        <w:trPr>
          <w:trHeight w:val="250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/>
          </w:tcPr>
          <w:p w14:paraId="7DF88A44" w14:textId="718F65B4" w:rsidR="00CF5CD9" w:rsidRPr="005F24EA" w:rsidRDefault="00CF5CD9" w:rsidP="00CF5CD9">
            <w:pPr>
              <w:pStyle w:val="Heading8"/>
              <w:jc w:val="left"/>
              <w:rPr>
                <w:color w:val="1F497D" w:themeColor="text2"/>
                <w:sz w:val="18"/>
                <w:szCs w:val="22"/>
              </w:rPr>
            </w:pPr>
            <w:r w:rsidRPr="005F24EA">
              <w:rPr>
                <w:color w:val="1F497D" w:themeColor="text2"/>
                <w:sz w:val="18"/>
                <w:szCs w:val="22"/>
              </w:rPr>
              <w:t>Network knowledge Use Cases (5 tdocs)</w:t>
            </w:r>
          </w:p>
        </w:tc>
      </w:tr>
      <w:tr w:rsidR="00CF5CD9" w:rsidRPr="005F24EA" w14:paraId="100687FB" w14:textId="77777777" w:rsidTr="00A032C9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8E76C5" w14:textId="77777777" w:rsidR="00CF5CD9" w:rsidRPr="005F24EA" w:rsidRDefault="00CF5CD9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6F4B45" w14:textId="7885E348" w:rsidR="00CF5CD9" w:rsidRPr="005F24EA" w:rsidRDefault="00D11D72" w:rsidP="00CF5CD9">
            <w:pPr>
              <w:snapToGrid w:val="0"/>
              <w:spacing w:after="0" w:line="240" w:lineRule="auto"/>
            </w:pPr>
            <w:hyperlink r:id="rId296" w:history="1">
              <w:r w:rsidRPr="005F24EA">
                <w:rPr>
                  <w:rStyle w:val="Hyperlink"/>
                  <w:rFonts w:cs="Arial"/>
                </w:rPr>
                <w:t>S1-250030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A75888" w14:textId="77777777" w:rsidR="00CF5CD9" w:rsidRPr="005F24EA" w:rsidRDefault="00CF5CD9" w:rsidP="00CF5CD9">
            <w:pPr>
              <w:snapToGrid w:val="0"/>
              <w:spacing w:after="0" w:line="240" w:lineRule="auto"/>
            </w:pPr>
            <w:r w:rsidRPr="005F24EA">
              <w:t>Nokia, Rakuten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FC114E" w14:textId="77777777" w:rsidR="00CF5CD9" w:rsidRPr="005F24EA" w:rsidRDefault="00CF5CD9" w:rsidP="00CF5CD9">
            <w:pPr>
              <w:snapToGrid w:val="0"/>
              <w:spacing w:after="0" w:line="240" w:lineRule="auto"/>
            </w:pPr>
            <w:r w:rsidRPr="005F24EA">
              <w:t>Network knowledge as part of Retrieval Augmented Generation for Generative AI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30A425" w14:textId="0BFE717D" w:rsidR="00CF5CD9" w:rsidRPr="005F24EA" w:rsidRDefault="00A032C9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F24EA">
              <w:rPr>
                <w:rFonts w:eastAsia="Times New Roman" w:cs="Arial"/>
                <w:szCs w:val="18"/>
                <w:lang w:eastAsia="ar-SA"/>
              </w:rPr>
              <w:t xml:space="preserve">Revised to </w:t>
            </w:r>
            <w:hyperlink r:id="rId297" w:history="1">
              <w:r w:rsidR="00D11D72" w:rsidRPr="005F24EA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S1-250726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15EBDF" w14:textId="77777777" w:rsidR="00CF5CD9" w:rsidRPr="005F24EA" w:rsidRDefault="00CF5CD9" w:rsidP="00CF5CD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032C9" w:rsidRPr="005F24EA" w14:paraId="0AA46A3E" w14:textId="77777777" w:rsidTr="00552448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23F4F4" w14:textId="17F2AE88" w:rsidR="00A032C9" w:rsidRPr="005F24EA" w:rsidRDefault="00A032C9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790F61" w14:textId="2FE3565E" w:rsidR="00A032C9" w:rsidRPr="005F24EA" w:rsidRDefault="00D11D72" w:rsidP="00CF5CD9">
            <w:pPr>
              <w:snapToGrid w:val="0"/>
              <w:spacing w:after="0" w:line="240" w:lineRule="auto"/>
            </w:pPr>
            <w:hyperlink r:id="rId298" w:history="1">
              <w:r w:rsidRPr="005F24EA">
                <w:rPr>
                  <w:rStyle w:val="Hyperlink"/>
                  <w:rFonts w:cs="Arial"/>
                </w:rPr>
                <w:t>S1-250726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4FEBCE" w14:textId="07E0DFA5" w:rsidR="00A032C9" w:rsidRPr="005F24EA" w:rsidRDefault="00A032C9" w:rsidP="00CF5CD9">
            <w:pPr>
              <w:snapToGrid w:val="0"/>
              <w:spacing w:after="0" w:line="240" w:lineRule="auto"/>
            </w:pPr>
            <w:r w:rsidRPr="005F24EA">
              <w:t>Nokia, Rakuten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162983" w14:textId="58F060AE" w:rsidR="00A032C9" w:rsidRPr="005F24EA" w:rsidRDefault="00A032C9" w:rsidP="00CF5CD9">
            <w:pPr>
              <w:snapToGrid w:val="0"/>
              <w:spacing w:after="0" w:line="240" w:lineRule="auto"/>
            </w:pPr>
            <w:r w:rsidRPr="005F24EA">
              <w:t>Network knowledge as part of Retrieval Augmented Generation for Generative AI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433ABE" w14:textId="2CB322F3" w:rsidR="00A032C9" w:rsidRPr="005F24EA" w:rsidRDefault="00FA2208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Revised in </w:t>
            </w:r>
            <w:hyperlink r:id="rId299" w:history="1">
              <w:r w:rsidR="00552448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S1-250776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314EAE" w14:textId="78FC97E2" w:rsidR="00A032C9" w:rsidRPr="005F24EA" w:rsidRDefault="00A032C9" w:rsidP="00CF5CD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300" w:history="1">
              <w:r w:rsidR="00D11D72" w:rsidRPr="005F24EA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S1-250030</w:t>
              </w:r>
            </w:hyperlink>
            <w:r w:rsidRPr="005F24EA">
              <w:rPr>
                <w:rFonts w:eastAsia="Arial Unicode MS" w:cs="Arial"/>
                <w:szCs w:val="18"/>
                <w:lang w:eastAsia="ar-SA"/>
              </w:rPr>
              <w:t>.</w:t>
            </w:r>
          </w:p>
        </w:tc>
      </w:tr>
      <w:tr w:rsidR="00552448" w:rsidRPr="005F24EA" w14:paraId="28052C93" w14:textId="77777777" w:rsidTr="00EA284F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081FF" w14:textId="77777777" w:rsidR="00552448" w:rsidRPr="005F24EA" w:rsidRDefault="00552448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7EB60" w14:textId="5FAB8634" w:rsidR="00552448" w:rsidRPr="005F24EA" w:rsidRDefault="00552448" w:rsidP="00EA284F">
            <w:pPr>
              <w:snapToGrid w:val="0"/>
              <w:spacing w:after="0" w:line="240" w:lineRule="auto"/>
            </w:pPr>
            <w:hyperlink r:id="rId301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S1-250776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DB69D" w14:textId="77777777" w:rsidR="00552448" w:rsidRPr="005F24EA" w:rsidRDefault="00552448" w:rsidP="00EA284F">
            <w:pPr>
              <w:snapToGrid w:val="0"/>
              <w:spacing w:after="0" w:line="240" w:lineRule="auto"/>
            </w:pPr>
            <w:r w:rsidRPr="005F24EA">
              <w:t>Nokia, Rakuten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37EBA" w14:textId="77777777" w:rsidR="00552448" w:rsidRPr="005F24EA" w:rsidRDefault="00552448" w:rsidP="00EA284F">
            <w:pPr>
              <w:snapToGrid w:val="0"/>
              <w:spacing w:after="0" w:line="240" w:lineRule="auto"/>
            </w:pPr>
            <w:r w:rsidRPr="005F24EA">
              <w:t>Network knowledge as part of Retrieval Augmented Generation for Generative AI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1694F" w14:textId="7E6CE348" w:rsidR="00552448" w:rsidRPr="005F24EA" w:rsidRDefault="00552448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C9426" w14:textId="77777777" w:rsidR="00552448" w:rsidRDefault="00552448" w:rsidP="00EA284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302" w:history="1">
              <w:r w:rsidRPr="005F24EA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S1-250030</w:t>
              </w:r>
            </w:hyperlink>
            <w:r w:rsidRPr="005F24EA">
              <w:rPr>
                <w:rFonts w:eastAsia="Arial Unicode MS" w:cs="Arial"/>
                <w:szCs w:val="18"/>
                <w:lang w:eastAsia="ar-SA"/>
              </w:rPr>
              <w:t>.</w:t>
            </w:r>
          </w:p>
          <w:p w14:paraId="64F1B6F8" w14:textId="54453772" w:rsidR="00552448" w:rsidRPr="005F24EA" w:rsidRDefault="00552448" w:rsidP="00EA284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303" w:history="1">
              <w:r w:rsidRPr="005F24EA">
                <w:rPr>
                  <w:rStyle w:val="Hyperlink"/>
                  <w:rFonts w:cs="Arial"/>
                </w:rPr>
                <w:t>S1-250726</w:t>
              </w:r>
            </w:hyperlink>
          </w:p>
        </w:tc>
      </w:tr>
      <w:tr w:rsidR="00CF5CD9" w:rsidRPr="005F24EA" w14:paraId="7B449CE4" w14:textId="77777777" w:rsidTr="00A032C9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9B63F9" w14:textId="77777777" w:rsidR="00CF5CD9" w:rsidRPr="005F24EA" w:rsidRDefault="00CF5CD9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5745B7" w14:textId="63E0692C" w:rsidR="00CF5CD9" w:rsidRPr="005F24EA" w:rsidRDefault="00D11D72" w:rsidP="00CF5CD9">
            <w:pPr>
              <w:snapToGrid w:val="0"/>
              <w:spacing w:after="0" w:line="240" w:lineRule="auto"/>
            </w:pPr>
            <w:hyperlink r:id="rId304" w:history="1">
              <w:r w:rsidRPr="005F24EA">
                <w:rPr>
                  <w:rStyle w:val="Hyperlink"/>
                  <w:rFonts w:cs="Arial"/>
                </w:rPr>
                <w:t>S1-250187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1A336E" w14:textId="77777777" w:rsidR="00CF5CD9" w:rsidRPr="005F24EA" w:rsidRDefault="00CF5CD9" w:rsidP="00CF5CD9">
            <w:pPr>
              <w:snapToGrid w:val="0"/>
              <w:spacing w:after="0" w:line="240" w:lineRule="auto"/>
            </w:pPr>
            <w:r w:rsidRPr="005F24EA"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33D469" w14:textId="77777777" w:rsidR="00CF5CD9" w:rsidRPr="005F24EA" w:rsidRDefault="00CF5CD9" w:rsidP="00CF5CD9">
            <w:pPr>
              <w:snapToGrid w:val="0"/>
              <w:spacing w:after="0" w:line="240" w:lineRule="auto"/>
            </w:pPr>
            <w:r w:rsidRPr="005F24EA">
              <w:t>Network-aware user service intent interface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6884A2" w14:textId="24236043" w:rsidR="00CF5CD9" w:rsidRPr="005F24EA" w:rsidRDefault="00A032C9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F24EA">
              <w:rPr>
                <w:rFonts w:eastAsia="Times New Roman" w:cs="Arial"/>
                <w:szCs w:val="18"/>
                <w:lang w:eastAsia="ar-SA"/>
              </w:rPr>
              <w:t xml:space="preserve">Revised to </w:t>
            </w:r>
            <w:hyperlink r:id="rId305" w:history="1">
              <w:r w:rsidR="00D11D72" w:rsidRPr="005F24EA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S1-250727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B4EF14" w14:textId="77777777" w:rsidR="00CF5CD9" w:rsidRPr="005F24EA" w:rsidRDefault="00CF5CD9" w:rsidP="00CF5CD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032C9" w:rsidRPr="005F24EA" w14:paraId="3325CCE2" w14:textId="77777777" w:rsidTr="00C91515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179B86" w14:textId="561E2E37" w:rsidR="00A032C9" w:rsidRPr="005F24EA" w:rsidRDefault="00A032C9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B6301C" w14:textId="3CF4E6C6" w:rsidR="00A032C9" w:rsidRPr="005F24EA" w:rsidRDefault="00D11D72" w:rsidP="00CF5CD9">
            <w:pPr>
              <w:snapToGrid w:val="0"/>
              <w:spacing w:after="0" w:line="240" w:lineRule="auto"/>
            </w:pPr>
            <w:hyperlink r:id="rId306" w:history="1">
              <w:r w:rsidRPr="005F24EA">
                <w:rPr>
                  <w:rStyle w:val="Hyperlink"/>
                  <w:rFonts w:cs="Arial"/>
                </w:rPr>
                <w:t>S1-250727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606024" w14:textId="2B695B15" w:rsidR="00A032C9" w:rsidRPr="005F24EA" w:rsidRDefault="00A032C9" w:rsidP="00CF5CD9">
            <w:pPr>
              <w:snapToGrid w:val="0"/>
              <w:spacing w:after="0" w:line="240" w:lineRule="auto"/>
            </w:pPr>
            <w:r w:rsidRPr="005F24EA"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5500DF" w14:textId="03D7FF43" w:rsidR="00A032C9" w:rsidRPr="005F24EA" w:rsidRDefault="00A032C9" w:rsidP="00CF5CD9">
            <w:pPr>
              <w:snapToGrid w:val="0"/>
              <w:spacing w:after="0" w:line="240" w:lineRule="auto"/>
            </w:pPr>
            <w:r w:rsidRPr="005F24EA">
              <w:t>Network-aware user service intent interface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0F42E7" w14:textId="57060B64" w:rsidR="00A032C9" w:rsidRPr="005F24EA" w:rsidRDefault="000415B7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Revised in </w:t>
            </w:r>
            <w:hyperlink r:id="rId307" w:history="1">
              <w:r w:rsidR="00C915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S1-250777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86743B" w14:textId="023A60D2" w:rsidR="00A032C9" w:rsidRPr="005F24EA" w:rsidRDefault="00A032C9" w:rsidP="00CF5CD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308" w:history="1">
              <w:r w:rsidR="00D11D72" w:rsidRPr="005F24EA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S1-250187</w:t>
              </w:r>
            </w:hyperlink>
            <w:r w:rsidRPr="005F24EA">
              <w:rPr>
                <w:rFonts w:eastAsia="Arial Unicode MS" w:cs="Arial"/>
                <w:szCs w:val="18"/>
                <w:lang w:eastAsia="ar-SA"/>
              </w:rPr>
              <w:t>.</w:t>
            </w:r>
          </w:p>
        </w:tc>
      </w:tr>
      <w:tr w:rsidR="00C91515" w:rsidRPr="005F24EA" w14:paraId="7FBCACE7" w14:textId="77777777" w:rsidTr="00EA284F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EDB95" w14:textId="77777777" w:rsidR="00C91515" w:rsidRPr="005F24EA" w:rsidRDefault="00C91515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AAF1B" w14:textId="7C940400" w:rsidR="00C91515" w:rsidRPr="005F24EA" w:rsidRDefault="00C91515" w:rsidP="00EA284F">
            <w:pPr>
              <w:snapToGrid w:val="0"/>
              <w:spacing w:after="0" w:line="240" w:lineRule="auto"/>
            </w:pPr>
            <w:hyperlink r:id="rId309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S1-250777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C7FB1" w14:textId="77777777" w:rsidR="00C91515" w:rsidRPr="005F24EA" w:rsidRDefault="00C91515" w:rsidP="00EA284F">
            <w:pPr>
              <w:snapToGrid w:val="0"/>
              <w:spacing w:after="0" w:line="240" w:lineRule="auto"/>
            </w:pPr>
            <w:r w:rsidRPr="005F24EA"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B7DD2" w14:textId="77777777" w:rsidR="00C91515" w:rsidRPr="005F24EA" w:rsidRDefault="00C91515" w:rsidP="00EA284F">
            <w:pPr>
              <w:snapToGrid w:val="0"/>
              <w:spacing w:after="0" w:line="240" w:lineRule="auto"/>
            </w:pPr>
            <w:r w:rsidRPr="005F24EA">
              <w:t>Network-aware user service intent interface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6B6EE" w14:textId="556A6836" w:rsidR="00C91515" w:rsidRPr="005F24EA" w:rsidRDefault="00C91515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3CE51" w14:textId="77777777" w:rsidR="00C91515" w:rsidRDefault="00C91515" w:rsidP="00EA284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310" w:history="1">
              <w:r w:rsidRPr="005F24EA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S1-250187</w:t>
              </w:r>
            </w:hyperlink>
            <w:r w:rsidRPr="005F24EA">
              <w:rPr>
                <w:rFonts w:eastAsia="Arial Unicode MS" w:cs="Arial"/>
                <w:szCs w:val="18"/>
                <w:lang w:eastAsia="ar-SA"/>
              </w:rPr>
              <w:t>.</w:t>
            </w:r>
          </w:p>
          <w:p w14:paraId="36E4B9E7" w14:textId="3B1DC666" w:rsidR="00C91515" w:rsidRPr="005F24EA" w:rsidRDefault="00C91515" w:rsidP="00EA284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311" w:history="1">
              <w:r w:rsidRPr="005F24EA">
                <w:rPr>
                  <w:rStyle w:val="Hyperlink"/>
                  <w:rFonts w:cs="Arial"/>
                </w:rPr>
                <w:t>S1-250727</w:t>
              </w:r>
            </w:hyperlink>
          </w:p>
        </w:tc>
      </w:tr>
      <w:tr w:rsidR="00CF5CD9" w:rsidRPr="005F24EA" w14:paraId="4B26C423" w14:textId="77777777" w:rsidTr="00C177D5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43D3BD" w14:textId="77777777" w:rsidR="00CF5CD9" w:rsidRPr="005F24EA" w:rsidRDefault="00CF5CD9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1EA558" w14:textId="14E50098" w:rsidR="00CF5CD9" w:rsidRPr="005F24EA" w:rsidRDefault="00D11D72" w:rsidP="00CF5CD9">
            <w:pPr>
              <w:snapToGrid w:val="0"/>
              <w:spacing w:after="0" w:line="240" w:lineRule="auto"/>
            </w:pPr>
            <w:hyperlink r:id="rId312" w:history="1">
              <w:r w:rsidRPr="005F24EA">
                <w:rPr>
                  <w:rStyle w:val="Hyperlink"/>
                  <w:rFonts w:cs="Arial"/>
                </w:rPr>
                <w:t>S1-250215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B9F6D6" w14:textId="2566023B" w:rsidR="00CF5CD9" w:rsidRPr="005F24EA" w:rsidRDefault="008F75AF" w:rsidP="00CF5CD9">
            <w:pPr>
              <w:snapToGrid w:val="0"/>
              <w:spacing w:after="0" w:line="240" w:lineRule="auto"/>
            </w:pPr>
            <w:proofErr w:type="spellStart"/>
            <w:r w:rsidRPr="005F24EA">
              <w:t>Pengcheng</w:t>
            </w:r>
            <w:proofErr w:type="spellEnd"/>
            <w:r w:rsidRPr="005F24EA">
              <w:t xml:space="preserve"> Laboratory</w:t>
            </w:r>
            <w:r w:rsidR="00131263">
              <w:t>, BUPT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3F4FBA" w14:textId="77777777" w:rsidR="00CF5CD9" w:rsidRPr="005F24EA" w:rsidRDefault="00CF5CD9" w:rsidP="00CF5CD9">
            <w:pPr>
              <w:snapToGrid w:val="0"/>
              <w:spacing w:after="0" w:line="240" w:lineRule="auto"/>
            </w:pPr>
            <w:r w:rsidRPr="005F24EA">
              <w:t>Use Case on AI and Knowledge-Based Hybrid Communication Transmission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E26032" w14:textId="2D86DD09" w:rsidR="00CF5CD9" w:rsidRPr="005F24EA" w:rsidRDefault="00EC657E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913EE5" w14:textId="77777777" w:rsidR="00CF5CD9" w:rsidRPr="005F24EA" w:rsidRDefault="00CF5CD9" w:rsidP="00CF5CD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F5CD9" w:rsidRPr="005F24EA" w14:paraId="08A7BAA9" w14:textId="77777777" w:rsidTr="00C25680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3F509A" w14:textId="77777777" w:rsidR="00CF5CD9" w:rsidRPr="005F24EA" w:rsidRDefault="00CF5CD9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03EE45" w14:textId="009B66A7" w:rsidR="00CF5CD9" w:rsidRPr="005F24EA" w:rsidRDefault="00D11D72" w:rsidP="00CF5CD9">
            <w:pPr>
              <w:snapToGrid w:val="0"/>
              <w:spacing w:after="0" w:line="240" w:lineRule="auto"/>
            </w:pPr>
            <w:hyperlink r:id="rId313" w:history="1">
              <w:r w:rsidRPr="005F24EA">
                <w:rPr>
                  <w:rStyle w:val="Hyperlink"/>
                  <w:rFonts w:cs="Arial"/>
                </w:rPr>
                <w:t>S1-250231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D8D477" w14:textId="74DB0C5A" w:rsidR="00CF5CD9" w:rsidRPr="005F24EA" w:rsidRDefault="008F75AF" w:rsidP="00CF5CD9">
            <w:pPr>
              <w:snapToGrid w:val="0"/>
              <w:spacing w:after="0" w:line="240" w:lineRule="auto"/>
            </w:pPr>
            <w:proofErr w:type="spellStart"/>
            <w:r w:rsidRPr="005F24EA">
              <w:t>Pengcheng</w:t>
            </w:r>
            <w:proofErr w:type="spellEnd"/>
            <w:r w:rsidRPr="005F24EA">
              <w:t xml:space="preserve"> Laboratory</w:t>
            </w:r>
            <w:r w:rsidR="00131263">
              <w:t>, BUPT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5B9567" w14:textId="77777777" w:rsidR="00CF5CD9" w:rsidRPr="005F24EA" w:rsidRDefault="00CF5CD9" w:rsidP="00CF5CD9">
            <w:pPr>
              <w:snapToGrid w:val="0"/>
              <w:spacing w:after="0" w:line="240" w:lineRule="auto"/>
            </w:pPr>
            <w:r w:rsidRPr="005F24EA">
              <w:t>Use Case of AI-empowered Communication Congestion Solutions in high-density Scenarios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7F3E6C" w14:textId="44360F4A" w:rsidR="00CF5CD9" w:rsidRPr="005F24EA" w:rsidRDefault="00CF5CD9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F24EA">
              <w:rPr>
                <w:rFonts w:eastAsia="Times New Roman" w:cs="Arial"/>
                <w:szCs w:val="18"/>
                <w:lang w:eastAsia="ar-SA"/>
              </w:rPr>
              <w:t xml:space="preserve">Revised to </w:t>
            </w:r>
            <w:hyperlink r:id="rId314" w:history="1">
              <w:r w:rsidR="00D11D72" w:rsidRPr="005F24EA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S1-250250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8AA34E" w14:textId="77777777" w:rsidR="00CF5CD9" w:rsidRPr="005F24EA" w:rsidRDefault="00CF5CD9" w:rsidP="00CF5CD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F5CD9" w:rsidRPr="005F24EA" w14:paraId="5BED2138" w14:textId="77777777" w:rsidTr="00C177D5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B09846" w14:textId="77777777" w:rsidR="00CF5CD9" w:rsidRPr="005F24EA" w:rsidRDefault="00CF5CD9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CE75B9" w14:textId="1BA1B84B" w:rsidR="00CF5CD9" w:rsidRPr="005F24EA" w:rsidRDefault="00D11D72" w:rsidP="00CF5CD9">
            <w:pPr>
              <w:snapToGrid w:val="0"/>
              <w:spacing w:after="0" w:line="240" w:lineRule="auto"/>
            </w:pPr>
            <w:hyperlink r:id="rId315" w:history="1">
              <w:r w:rsidRPr="005F24EA">
                <w:rPr>
                  <w:rStyle w:val="Hyperlink"/>
                  <w:rFonts w:cs="Arial"/>
                </w:rPr>
                <w:t>S1-250250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86E7D7" w14:textId="77777777" w:rsidR="00CF5CD9" w:rsidRPr="005F24EA" w:rsidRDefault="00CF5CD9" w:rsidP="00CF5CD9">
            <w:pPr>
              <w:snapToGrid w:val="0"/>
              <w:spacing w:after="0" w:line="240" w:lineRule="auto"/>
            </w:pPr>
            <w:proofErr w:type="spellStart"/>
            <w:r w:rsidRPr="005F24EA">
              <w:t>Pengcheng</w:t>
            </w:r>
            <w:proofErr w:type="spellEnd"/>
            <w:r w:rsidRPr="005F24EA">
              <w:t xml:space="preserve"> Laboratory, BUPT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78EE55" w14:textId="77777777" w:rsidR="00CF5CD9" w:rsidRPr="005F24EA" w:rsidRDefault="00CF5CD9" w:rsidP="00CF5CD9">
            <w:pPr>
              <w:snapToGrid w:val="0"/>
              <w:spacing w:after="0" w:line="240" w:lineRule="auto"/>
            </w:pPr>
            <w:r w:rsidRPr="005F24EA">
              <w:t>Use Case of AI-empowered Communication Congestion Solutions in high-density Scenarios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5C31CF" w14:textId="6768DC5B" w:rsidR="00CF5CD9" w:rsidRPr="005F24EA" w:rsidRDefault="00EC657E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EFA080" w14:textId="3A2F4D87" w:rsidR="00CF5CD9" w:rsidRPr="005F24EA" w:rsidRDefault="00CF5CD9" w:rsidP="00CF5CD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316" w:history="1">
              <w:r w:rsidR="00D11D72" w:rsidRPr="005F24EA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S1-250231</w:t>
              </w:r>
            </w:hyperlink>
            <w:r w:rsidRPr="005F24EA">
              <w:rPr>
                <w:rFonts w:eastAsia="Arial Unicode MS" w:cs="Arial"/>
                <w:szCs w:val="18"/>
                <w:lang w:eastAsia="ar-SA"/>
              </w:rPr>
              <w:t>.</w:t>
            </w:r>
          </w:p>
        </w:tc>
      </w:tr>
      <w:tr w:rsidR="00CF5CD9" w:rsidRPr="005F24EA" w14:paraId="56D28583" w14:textId="77777777" w:rsidTr="00C177D5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204F90" w14:textId="77777777" w:rsidR="00CF5CD9" w:rsidRPr="005F24EA" w:rsidRDefault="00CF5CD9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992891" w14:textId="74C7ACC1" w:rsidR="00CF5CD9" w:rsidRPr="005F24EA" w:rsidRDefault="00D11D72" w:rsidP="00CF5CD9">
            <w:pPr>
              <w:snapToGrid w:val="0"/>
              <w:spacing w:after="0" w:line="240" w:lineRule="auto"/>
            </w:pPr>
            <w:hyperlink r:id="rId317" w:history="1">
              <w:r w:rsidRPr="005F24EA">
                <w:rPr>
                  <w:rStyle w:val="Hyperlink"/>
                  <w:rFonts w:cs="Arial"/>
                </w:rPr>
                <w:t>S1-250238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B63A0A" w14:textId="7C4337A9" w:rsidR="00CF5CD9" w:rsidRPr="005F24EA" w:rsidRDefault="00131263" w:rsidP="00CF5CD9">
            <w:pPr>
              <w:snapToGrid w:val="0"/>
              <w:spacing w:after="0" w:line="240" w:lineRule="auto"/>
            </w:pPr>
            <w:proofErr w:type="spellStart"/>
            <w:r w:rsidRPr="005F24EA">
              <w:t>Pengcheng</w:t>
            </w:r>
            <w:proofErr w:type="spellEnd"/>
            <w:r w:rsidRPr="005F24EA">
              <w:t xml:space="preserve"> Laboratory, </w:t>
            </w:r>
            <w:r w:rsidR="00CF5CD9" w:rsidRPr="005F24EA">
              <w:t>BUPT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DD52C0" w14:textId="77777777" w:rsidR="00CF5CD9" w:rsidRPr="005F24EA" w:rsidRDefault="00CF5CD9" w:rsidP="00CF5CD9">
            <w:pPr>
              <w:snapToGrid w:val="0"/>
              <w:spacing w:after="0" w:line="240" w:lineRule="auto"/>
            </w:pPr>
            <w:r w:rsidRPr="005F24EA">
              <w:t>Use case on knowledge-based AI-native communication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BC3D4E" w14:textId="2C31FF9E" w:rsidR="00CF5CD9" w:rsidRPr="005F24EA" w:rsidRDefault="00EC657E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88C3F5" w14:textId="77777777" w:rsidR="00CF5CD9" w:rsidRPr="005F24EA" w:rsidRDefault="00CF5CD9" w:rsidP="00CF5CD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F5CD9" w:rsidRPr="005F24EA" w14:paraId="1EC65A2C" w14:textId="77777777" w:rsidTr="00C25680">
        <w:tblPrEx>
          <w:tblLook w:val="04A0" w:firstRow="1" w:lastRow="0" w:firstColumn="1" w:lastColumn="0" w:noHBand="0" w:noVBand="1"/>
        </w:tblPrEx>
        <w:trPr>
          <w:trHeight w:val="250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/>
          </w:tcPr>
          <w:p w14:paraId="6558E7ED" w14:textId="46E37EB7" w:rsidR="00CF5CD9" w:rsidRPr="005F24EA" w:rsidRDefault="00CF5CD9" w:rsidP="00CF5CD9">
            <w:pPr>
              <w:pStyle w:val="Heading8"/>
              <w:jc w:val="left"/>
              <w:rPr>
                <w:color w:val="1F497D" w:themeColor="text2"/>
                <w:sz w:val="18"/>
                <w:szCs w:val="22"/>
              </w:rPr>
            </w:pPr>
            <w:r w:rsidRPr="005F24EA">
              <w:rPr>
                <w:color w:val="1F497D" w:themeColor="text2"/>
                <w:sz w:val="18"/>
                <w:szCs w:val="22"/>
              </w:rPr>
              <w:t>AI &amp; Computing Use Cases (8 tdocs)</w:t>
            </w:r>
          </w:p>
        </w:tc>
      </w:tr>
      <w:tr w:rsidR="00CF5CD9" w:rsidRPr="005F24EA" w14:paraId="68CB9568" w14:textId="77777777" w:rsidTr="00EA2E8A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7E131D" w14:textId="77777777" w:rsidR="00CF5CD9" w:rsidRPr="005F24EA" w:rsidRDefault="00CF5CD9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B0242B" w14:textId="70280A18" w:rsidR="00CF5CD9" w:rsidRPr="005F24EA" w:rsidRDefault="00D11D72" w:rsidP="00CF5CD9">
            <w:pPr>
              <w:snapToGrid w:val="0"/>
              <w:spacing w:after="0" w:line="240" w:lineRule="auto"/>
            </w:pPr>
            <w:hyperlink r:id="rId318" w:history="1">
              <w:r w:rsidRPr="005F24EA">
                <w:rPr>
                  <w:rStyle w:val="Hyperlink"/>
                  <w:rFonts w:cs="Arial"/>
                </w:rPr>
                <w:t>S1-250115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6836ED" w14:textId="77777777" w:rsidR="00CF5CD9" w:rsidRPr="005F24EA" w:rsidRDefault="00CF5CD9" w:rsidP="00CF5CD9">
            <w:pPr>
              <w:snapToGrid w:val="0"/>
              <w:spacing w:after="0" w:line="240" w:lineRule="auto"/>
            </w:pPr>
            <w:r w:rsidRPr="005F24EA">
              <w:t>China Mobile, Huawei, China Unicom, Toyota, ZTE, vivo, 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0FE982" w14:textId="77777777" w:rsidR="00CF5CD9" w:rsidRPr="005F24EA" w:rsidRDefault="00CF5CD9" w:rsidP="00CF5CD9">
            <w:pPr>
              <w:snapToGrid w:val="0"/>
              <w:spacing w:after="0" w:line="240" w:lineRule="auto"/>
            </w:pPr>
            <w:r w:rsidRPr="005F24EA">
              <w:t>Use case on AI text-to-video supported by computing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7DD7AD" w14:textId="684CEEA1" w:rsidR="00CF5CD9" w:rsidRPr="005F24EA" w:rsidRDefault="005A1519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Revised in </w:t>
            </w:r>
            <w:hyperlink r:id="rId319" w:history="1">
              <w:r w:rsidR="00EA2E8A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S1-250729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C7CB36" w14:textId="77777777" w:rsidR="00CF5CD9" w:rsidRPr="005F24EA" w:rsidRDefault="00CF5CD9" w:rsidP="00CF5CD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A2E8A" w:rsidRPr="005F24EA" w14:paraId="4A0F658E" w14:textId="77777777" w:rsidTr="00060DC5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2456EC" w14:textId="77777777" w:rsidR="00EA2E8A" w:rsidRPr="005F24EA" w:rsidRDefault="00EA2E8A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2765FC" w14:textId="71020E11" w:rsidR="00EA2E8A" w:rsidRPr="005F24EA" w:rsidRDefault="00EA2E8A" w:rsidP="00EA284F">
            <w:pPr>
              <w:snapToGrid w:val="0"/>
              <w:spacing w:after="0" w:line="240" w:lineRule="auto"/>
            </w:pPr>
            <w:hyperlink r:id="rId320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S1-250729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8074FA" w14:textId="77777777" w:rsidR="00EA2E8A" w:rsidRPr="005F24EA" w:rsidRDefault="00EA2E8A" w:rsidP="00EA284F">
            <w:pPr>
              <w:snapToGrid w:val="0"/>
              <w:spacing w:after="0" w:line="240" w:lineRule="auto"/>
            </w:pPr>
            <w:r w:rsidRPr="005F24EA">
              <w:t>China Mobile, Huawei, China Unicom, Toyota, ZTE, vivo, 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145B09" w14:textId="77777777" w:rsidR="00EA2E8A" w:rsidRPr="005F24EA" w:rsidRDefault="00EA2E8A" w:rsidP="00EA284F">
            <w:pPr>
              <w:snapToGrid w:val="0"/>
              <w:spacing w:after="0" w:line="240" w:lineRule="auto"/>
            </w:pPr>
            <w:r w:rsidRPr="005F24EA">
              <w:t>Use case on AI text-to-video supported by computing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F5354D" w14:textId="3FD4D358" w:rsidR="00EA2E8A" w:rsidRPr="005F24EA" w:rsidRDefault="00477200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Revised in </w:t>
            </w:r>
            <w:hyperlink r:id="rId321" w:history="1">
              <w:r w:rsidR="00060DC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S1-250778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0A73F6" w14:textId="262D0D2D" w:rsidR="00EA2E8A" w:rsidRPr="005F24EA" w:rsidRDefault="00EA2E8A" w:rsidP="00EA284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322" w:history="1">
              <w:r w:rsidRPr="005F24EA">
                <w:rPr>
                  <w:rStyle w:val="Hyperlink"/>
                  <w:rFonts w:cs="Arial"/>
                </w:rPr>
                <w:t>S1-250115</w:t>
              </w:r>
            </w:hyperlink>
          </w:p>
        </w:tc>
      </w:tr>
      <w:tr w:rsidR="00060DC5" w:rsidRPr="005F24EA" w14:paraId="295701F7" w14:textId="77777777" w:rsidTr="00EA284F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7D021" w14:textId="77777777" w:rsidR="00060DC5" w:rsidRPr="005F24EA" w:rsidRDefault="00060DC5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869B1" w14:textId="55782BBC" w:rsidR="00060DC5" w:rsidRPr="005F24EA" w:rsidRDefault="00060DC5" w:rsidP="00EA284F">
            <w:pPr>
              <w:snapToGrid w:val="0"/>
              <w:spacing w:after="0" w:line="240" w:lineRule="auto"/>
            </w:pPr>
            <w:hyperlink r:id="rId323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S1-250778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B6DC3" w14:textId="77777777" w:rsidR="00060DC5" w:rsidRPr="005F24EA" w:rsidRDefault="00060DC5" w:rsidP="00EA284F">
            <w:pPr>
              <w:snapToGrid w:val="0"/>
              <w:spacing w:after="0" w:line="240" w:lineRule="auto"/>
            </w:pPr>
            <w:r w:rsidRPr="005F24EA">
              <w:t>China Mobile, Huawei, China Unicom, Toyota, ZTE, vivo, 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EB01A" w14:textId="77777777" w:rsidR="00060DC5" w:rsidRPr="005F24EA" w:rsidRDefault="00060DC5" w:rsidP="00EA284F">
            <w:pPr>
              <w:snapToGrid w:val="0"/>
              <w:spacing w:after="0" w:line="240" w:lineRule="auto"/>
            </w:pPr>
            <w:r w:rsidRPr="005F24EA">
              <w:t>Use case on AI text-to-video supported by computing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69C41" w14:textId="7281E28F" w:rsidR="00060DC5" w:rsidRPr="005F24EA" w:rsidRDefault="00060DC5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B0F50" w14:textId="77777777" w:rsidR="00060DC5" w:rsidRDefault="00060DC5" w:rsidP="00EA284F">
            <w:pPr>
              <w:spacing w:after="0" w:line="240" w:lineRule="auto"/>
            </w:pPr>
            <w:r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324" w:history="1">
              <w:r w:rsidRPr="005F24EA">
                <w:rPr>
                  <w:rStyle w:val="Hyperlink"/>
                  <w:rFonts w:cs="Arial"/>
                </w:rPr>
                <w:t>S1-250115</w:t>
              </w:r>
            </w:hyperlink>
          </w:p>
          <w:p w14:paraId="39E5360A" w14:textId="3CB4788F" w:rsidR="00060DC5" w:rsidRPr="005F24EA" w:rsidRDefault="00060DC5" w:rsidP="00EA284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325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S1-250729</w:t>
              </w:r>
            </w:hyperlink>
          </w:p>
        </w:tc>
      </w:tr>
      <w:tr w:rsidR="00CF5CD9" w:rsidRPr="005F24EA" w14:paraId="3F21251E" w14:textId="77777777" w:rsidTr="004E3C31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2F98DD" w14:textId="77777777" w:rsidR="00CF5CD9" w:rsidRPr="005F24EA" w:rsidRDefault="00CF5CD9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083E35" w14:textId="34EA3047" w:rsidR="00CF5CD9" w:rsidRPr="005F24EA" w:rsidRDefault="00D11D72" w:rsidP="00CF5CD9">
            <w:pPr>
              <w:snapToGrid w:val="0"/>
              <w:spacing w:after="0" w:line="240" w:lineRule="auto"/>
            </w:pPr>
            <w:hyperlink r:id="rId326" w:history="1">
              <w:r w:rsidRPr="005F24EA">
                <w:rPr>
                  <w:rStyle w:val="Hyperlink"/>
                  <w:rFonts w:cs="Arial"/>
                </w:rPr>
                <w:t>S1-250168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4774FC" w14:textId="77777777" w:rsidR="00CF5CD9" w:rsidRPr="005F24EA" w:rsidRDefault="00CF5CD9" w:rsidP="00CF5CD9">
            <w:pPr>
              <w:snapToGrid w:val="0"/>
              <w:spacing w:after="0" w:line="240" w:lineRule="auto"/>
            </w:pPr>
            <w:r w:rsidRPr="005F24EA">
              <w:t>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5FB971" w14:textId="77777777" w:rsidR="00CF5CD9" w:rsidRPr="005F24EA" w:rsidRDefault="00CF5CD9" w:rsidP="00CF5CD9">
            <w:pPr>
              <w:snapToGrid w:val="0"/>
              <w:spacing w:after="0" w:line="240" w:lineRule="auto"/>
            </w:pPr>
            <w:r w:rsidRPr="005F24EA">
              <w:t>Use Case on Intelligent UAV Swarms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5A1258" w14:textId="7BA653A8" w:rsidR="00CF5CD9" w:rsidRPr="005F24EA" w:rsidRDefault="00CC3731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Revised in </w:t>
            </w:r>
            <w:hyperlink r:id="rId327" w:history="1">
              <w:r w:rsidR="004E3C31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S1-250730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7EA232" w14:textId="77777777" w:rsidR="00CF5CD9" w:rsidRPr="005F24EA" w:rsidRDefault="00CF5CD9" w:rsidP="00CF5CD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E3C31" w:rsidRPr="005F24EA" w14:paraId="392940DA" w14:textId="77777777" w:rsidTr="00805A7B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13C107" w14:textId="77777777" w:rsidR="004E3C31" w:rsidRPr="005F24EA" w:rsidRDefault="004E3C31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E10FF8" w14:textId="144B9104" w:rsidR="004E3C31" w:rsidRPr="005F24EA" w:rsidRDefault="004E3C31" w:rsidP="00EA284F">
            <w:pPr>
              <w:snapToGrid w:val="0"/>
              <w:spacing w:after="0" w:line="240" w:lineRule="auto"/>
            </w:pPr>
            <w:hyperlink r:id="rId328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S1-250730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2E828B" w14:textId="77777777" w:rsidR="004E3C31" w:rsidRPr="005F24EA" w:rsidRDefault="004E3C31" w:rsidP="00EA284F">
            <w:pPr>
              <w:snapToGrid w:val="0"/>
              <w:spacing w:after="0" w:line="240" w:lineRule="auto"/>
            </w:pPr>
            <w:r w:rsidRPr="005F24EA">
              <w:t>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530C72" w14:textId="77777777" w:rsidR="004E3C31" w:rsidRPr="005F24EA" w:rsidRDefault="004E3C31" w:rsidP="00EA284F">
            <w:pPr>
              <w:snapToGrid w:val="0"/>
              <w:spacing w:after="0" w:line="240" w:lineRule="auto"/>
            </w:pPr>
            <w:r w:rsidRPr="005F24EA">
              <w:t>Use Case on Intelligent UAV Swarms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117EA7" w14:textId="7C46F687" w:rsidR="004E3C31" w:rsidRPr="005F24EA" w:rsidRDefault="009F77FF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Revised in </w:t>
            </w:r>
            <w:hyperlink r:id="rId329" w:history="1">
              <w:r w:rsidR="00805A7B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S1-250779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34B5A5" w14:textId="09C67A59" w:rsidR="004E3C31" w:rsidRPr="005F24EA" w:rsidRDefault="004E3C31" w:rsidP="00EA284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330" w:history="1">
              <w:r w:rsidRPr="005F24EA">
                <w:rPr>
                  <w:rStyle w:val="Hyperlink"/>
                  <w:rFonts w:cs="Arial"/>
                </w:rPr>
                <w:t>S1-250168</w:t>
              </w:r>
            </w:hyperlink>
          </w:p>
        </w:tc>
      </w:tr>
      <w:tr w:rsidR="00805A7B" w:rsidRPr="005F24EA" w14:paraId="05C54FC1" w14:textId="77777777" w:rsidTr="00EA284F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F6AAD" w14:textId="77777777" w:rsidR="00805A7B" w:rsidRPr="005F24EA" w:rsidRDefault="00805A7B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C79FE" w14:textId="3D464B77" w:rsidR="00805A7B" w:rsidRPr="005F24EA" w:rsidRDefault="00805A7B" w:rsidP="00EA284F">
            <w:pPr>
              <w:snapToGrid w:val="0"/>
              <w:spacing w:after="0" w:line="240" w:lineRule="auto"/>
            </w:pPr>
            <w:hyperlink r:id="rId331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S1-250779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0C496" w14:textId="77777777" w:rsidR="00805A7B" w:rsidRPr="005F24EA" w:rsidRDefault="00805A7B" w:rsidP="00EA284F">
            <w:pPr>
              <w:snapToGrid w:val="0"/>
              <w:spacing w:after="0" w:line="240" w:lineRule="auto"/>
            </w:pPr>
            <w:r w:rsidRPr="005F24EA">
              <w:t>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29AFD" w14:textId="77777777" w:rsidR="00805A7B" w:rsidRPr="005F24EA" w:rsidRDefault="00805A7B" w:rsidP="00EA284F">
            <w:pPr>
              <w:snapToGrid w:val="0"/>
              <w:spacing w:after="0" w:line="240" w:lineRule="auto"/>
            </w:pPr>
            <w:r w:rsidRPr="005F24EA">
              <w:t>Use Case on Intelligent UAV Swarms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0B659" w14:textId="4CC9DA83" w:rsidR="00805A7B" w:rsidRPr="005F24EA" w:rsidRDefault="00805A7B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7CD8B" w14:textId="77777777" w:rsidR="00805A7B" w:rsidRDefault="00805A7B" w:rsidP="00EA284F">
            <w:pPr>
              <w:spacing w:after="0" w:line="240" w:lineRule="auto"/>
            </w:pPr>
            <w:r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332" w:history="1">
              <w:r w:rsidRPr="005F24EA">
                <w:rPr>
                  <w:rStyle w:val="Hyperlink"/>
                  <w:rFonts w:cs="Arial"/>
                </w:rPr>
                <w:t>S1-250168</w:t>
              </w:r>
            </w:hyperlink>
          </w:p>
          <w:p w14:paraId="3A205763" w14:textId="35746483" w:rsidR="00805A7B" w:rsidRPr="005F24EA" w:rsidRDefault="00805A7B" w:rsidP="00EA284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333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S1-250730</w:t>
              </w:r>
            </w:hyperlink>
          </w:p>
        </w:tc>
      </w:tr>
      <w:tr w:rsidR="00CF5CD9" w:rsidRPr="005F24EA" w14:paraId="07B03F16" w14:textId="77777777" w:rsidTr="00E25B0A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99B847" w14:textId="77777777" w:rsidR="00CF5CD9" w:rsidRPr="005F24EA" w:rsidRDefault="00CF5CD9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3F6778" w14:textId="27C96D0D" w:rsidR="00CF5CD9" w:rsidRPr="005F24EA" w:rsidRDefault="00D11D72" w:rsidP="00CF5CD9">
            <w:pPr>
              <w:snapToGrid w:val="0"/>
              <w:spacing w:after="0" w:line="240" w:lineRule="auto"/>
            </w:pPr>
            <w:hyperlink r:id="rId334" w:history="1">
              <w:r w:rsidRPr="005F24EA">
                <w:rPr>
                  <w:rStyle w:val="Hyperlink"/>
                  <w:rFonts w:cs="Arial"/>
                </w:rPr>
                <w:t>S1-250204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711AD2" w14:textId="77777777" w:rsidR="00CF5CD9" w:rsidRPr="005F24EA" w:rsidRDefault="00CF5CD9" w:rsidP="00CF5CD9">
            <w:pPr>
              <w:snapToGrid w:val="0"/>
              <w:spacing w:after="0" w:line="240" w:lineRule="auto"/>
            </w:pPr>
            <w:r w:rsidRPr="005F24EA">
              <w:t>NTT DOCOMO, TOYOTA, SK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1EB4EA" w14:textId="77777777" w:rsidR="00CF5CD9" w:rsidRPr="005F24EA" w:rsidRDefault="00CF5CD9" w:rsidP="00CF5CD9">
            <w:pPr>
              <w:snapToGrid w:val="0"/>
              <w:spacing w:after="0" w:line="240" w:lineRule="auto"/>
            </w:pPr>
            <w:r w:rsidRPr="005F24EA">
              <w:t>Pseudo-CR on AI-based video analysis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0F71EA" w14:textId="08DC6F9E" w:rsidR="00CF5CD9" w:rsidRPr="005F24EA" w:rsidRDefault="0007436E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Revised in </w:t>
            </w:r>
            <w:hyperlink r:id="rId335" w:history="1">
              <w:r w:rsidR="00E25B0A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S1-250731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91EFFA" w14:textId="77777777" w:rsidR="00CF5CD9" w:rsidRPr="005F24EA" w:rsidRDefault="00CF5CD9" w:rsidP="00CF5CD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25B0A" w:rsidRPr="005F24EA" w14:paraId="4F51F596" w14:textId="77777777" w:rsidTr="002F31CA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DBC5EB" w14:textId="77777777" w:rsidR="00E25B0A" w:rsidRPr="005F24EA" w:rsidRDefault="00E25B0A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44874F" w14:textId="10C49463" w:rsidR="00E25B0A" w:rsidRPr="005F24EA" w:rsidRDefault="00E25B0A" w:rsidP="00EA284F">
            <w:pPr>
              <w:snapToGrid w:val="0"/>
              <w:spacing w:after="0" w:line="240" w:lineRule="auto"/>
            </w:pPr>
            <w:hyperlink r:id="rId336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S1-250731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07D1B7" w14:textId="77777777" w:rsidR="00E25B0A" w:rsidRPr="005F24EA" w:rsidRDefault="00E25B0A" w:rsidP="00EA284F">
            <w:pPr>
              <w:snapToGrid w:val="0"/>
              <w:spacing w:after="0" w:line="240" w:lineRule="auto"/>
            </w:pPr>
            <w:r w:rsidRPr="005F24EA">
              <w:t>NTT DOCOMO, TOYOTA, SK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054886" w14:textId="77777777" w:rsidR="00E25B0A" w:rsidRPr="005F24EA" w:rsidRDefault="00E25B0A" w:rsidP="00EA284F">
            <w:pPr>
              <w:snapToGrid w:val="0"/>
              <w:spacing w:after="0" w:line="240" w:lineRule="auto"/>
            </w:pPr>
            <w:r w:rsidRPr="005F24EA">
              <w:t>Pseudo-CR on AI-based video analysis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BC1DDD" w14:textId="79D79706" w:rsidR="00E25B0A" w:rsidRPr="005F24EA" w:rsidRDefault="00B233AE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Revised in </w:t>
            </w:r>
            <w:hyperlink r:id="rId337" w:history="1">
              <w:r w:rsidR="002F31CA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S1-250780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D27151" w14:textId="474C0744" w:rsidR="00E25B0A" w:rsidRPr="005F24EA" w:rsidRDefault="00E25B0A" w:rsidP="00EA284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338" w:history="1">
              <w:r w:rsidRPr="005F24EA">
                <w:rPr>
                  <w:rStyle w:val="Hyperlink"/>
                  <w:rFonts w:cs="Arial"/>
                </w:rPr>
                <w:t>S1-250204</w:t>
              </w:r>
            </w:hyperlink>
          </w:p>
        </w:tc>
      </w:tr>
      <w:tr w:rsidR="002F31CA" w:rsidRPr="005F24EA" w14:paraId="0381577A" w14:textId="77777777" w:rsidTr="00EA284F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4FB25" w14:textId="77777777" w:rsidR="002F31CA" w:rsidRPr="005F24EA" w:rsidRDefault="002F31CA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3B879" w14:textId="6DFF94ED" w:rsidR="002F31CA" w:rsidRPr="005F24EA" w:rsidRDefault="002F31CA" w:rsidP="00EA284F">
            <w:pPr>
              <w:snapToGrid w:val="0"/>
              <w:spacing w:after="0" w:line="240" w:lineRule="auto"/>
            </w:pPr>
            <w:hyperlink r:id="rId339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S1-250780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8C15E" w14:textId="77777777" w:rsidR="002F31CA" w:rsidRPr="005F24EA" w:rsidRDefault="002F31CA" w:rsidP="00EA284F">
            <w:pPr>
              <w:snapToGrid w:val="0"/>
              <w:spacing w:after="0" w:line="240" w:lineRule="auto"/>
            </w:pPr>
            <w:r w:rsidRPr="005F24EA">
              <w:t>NTT DOCOMO, TOYOTA, SK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EEA98" w14:textId="77777777" w:rsidR="002F31CA" w:rsidRPr="005F24EA" w:rsidRDefault="002F31CA" w:rsidP="00EA284F">
            <w:pPr>
              <w:snapToGrid w:val="0"/>
              <w:spacing w:after="0" w:line="240" w:lineRule="auto"/>
            </w:pPr>
            <w:r w:rsidRPr="005F24EA">
              <w:t>Pseudo-CR on AI-based video analysis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AB2F1" w14:textId="7561EB93" w:rsidR="002F31CA" w:rsidRPr="005F24EA" w:rsidRDefault="002F31CA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0121A" w14:textId="77777777" w:rsidR="002F31CA" w:rsidRDefault="002F31CA" w:rsidP="00EA284F">
            <w:pPr>
              <w:spacing w:after="0" w:line="240" w:lineRule="auto"/>
            </w:pPr>
            <w:r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340" w:history="1">
              <w:r w:rsidRPr="005F24EA">
                <w:rPr>
                  <w:rStyle w:val="Hyperlink"/>
                  <w:rFonts w:cs="Arial"/>
                </w:rPr>
                <w:t>S1-250204</w:t>
              </w:r>
            </w:hyperlink>
          </w:p>
          <w:p w14:paraId="19AFACB5" w14:textId="3D8012E7" w:rsidR="002F31CA" w:rsidRPr="005F24EA" w:rsidRDefault="002F31CA" w:rsidP="00EA284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341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S1-250731</w:t>
              </w:r>
            </w:hyperlink>
          </w:p>
        </w:tc>
      </w:tr>
      <w:tr w:rsidR="00CF5CD9" w:rsidRPr="005F24EA" w14:paraId="0C4D7B34" w14:textId="77777777" w:rsidTr="00C25680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70ECBD" w14:textId="77777777" w:rsidR="00CF5CD9" w:rsidRPr="005F24EA" w:rsidRDefault="00CF5CD9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36B58B" w14:textId="474CBF73" w:rsidR="00CF5CD9" w:rsidRPr="005F24EA" w:rsidRDefault="00D11D72" w:rsidP="00CF5CD9">
            <w:pPr>
              <w:snapToGrid w:val="0"/>
              <w:spacing w:after="0" w:line="240" w:lineRule="auto"/>
            </w:pPr>
            <w:hyperlink r:id="rId342" w:history="1">
              <w:r w:rsidRPr="005F24EA">
                <w:rPr>
                  <w:rStyle w:val="Hyperlink"/>
                  <w:rFonts w:cs="Arial"/>
                </w:rPr>
                <w:t>S1-250230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DFA01E" w14:textId="77777777" w:rsidR="00CF5CD9" w:rsidRPr="005F24EA" w:rsidRDefault="00CF5CD9" w:rsidP="00CF5CD9">
            <w:pPr>
              <w:snapToGrid w:val="0"/>
              <w:spacing w:after="0" w:line="240" w:lineRule="auto"/>
            </w:pPr>
            <w:r w:rsidRPr="005F24EA">
              <w:t>IIT Bombay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0E53B9" w14:textId="77777777" w:rsidR="00CF5CD9" w:rsidRPr="005F24EA" w:rsidRDefault="00CF5CD9" w:rsidP="00CF5CD9">
            <w:pPr>
              <w:snapToGrid w:val="0"/>
              <w:spacing w:after="0" w:line="240" w:lineRule="auto"/>
            </w:pPr>
            <w:r w:rsidRPr="005F24EA">
              <w:t>Use case for supporting QoS-aware user-driven computational resource selection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AEBC37" w14:textId="2072A248" w:rsidR="00CF5CD9" w:rsidRPr="005F24EA" w:rsidRDefault="00CF5CD9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F24EA">
              <w:rPr>
                <w:rFonts w:eastAsia="Times New Roman" w:cs="Arial"/>
                <w:szCs w:val="18"/>
                <w:lang w:eastAsia="ar-SA"/>
              </w:rPr>
              <w:t xml:space="preserve">Revised to </w:t>
            </w:r>
            <w:hyperlink r:id="rId343" w:history="1">
              <w:r w:rsidR="00D11D72" w:rsidRPr="005F24EA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S1-250366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778C48" w14:textId="77777777" w:rsidR="00CF5CD9" w:rsidRPr="005F24EA" w:rsidRDefault="00CF5CD9" w:rsidP="00CF5CD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F5CD9" w:rsidRPr="005F24EA" w14:paraId="5960233E" w14:textId="77777777" w:rsidTr="00E7431A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7C3397" w14:textId="77777777" w:rsidR="00CF5CD9" w:rsidRPr="005F24EA" w:rsidRDefault="00CF5CD9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D3D617" w14:textId="38B80159" w:rsidR="00CF5CD9" w:rsidRPr="005F24EA" w:rsidRDefault="00D11D72" w:rsidP="00CF5CD9">
            <w:pPr>
              <w:snapToGrid w:val="0"/>
              <w:spacing w:after="0" w:line="240" w:lineRule="auto"/>
              <w:rPr>
                <w:rFonts w:cs="Arial"/>
              </w:rPr>
            </w:pPr>
            <w:hyperlink r:id="rId344" w:history="1">
              <w:r w:rsidRPr="005F24EA">
                <w:rPr>
                  <w:rStyle w:val="Hyperlink"/>
                  <w:rFonts w:cs="Arial"/>
                </w:rPr>
                <w:t>S1-250366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C8E69B" w14:textId="77777777" w:rsidR="00CF5CD9" w:rsidRPr="005F24EA" w:rsidRDefault="00CF5CD9" w:rsidP="00CF5CD9">
            <w:pPr>
              <w:snapToGrid w:val="0"/>
              <w:spacing w:after="0" w:line="240" w:lineRule="auto"/>
            </w:pPr>
            <w:r w:rsidRPr="005F24EA">
              <w:t>IIT Bombay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438F45" w14:textId="77777777" w:rsidR="00CF5CD9" w:rsidRPr="005F24EA" w:rsidRDefault="00CF5CD9" w:rsidP="00CF5CD9">
            <w:pPr>
              <w:snapToGrid w:val="0"/>
              <w:spacing w:after="0" w:line="240" w:lineRule="auto"/>
            </w:pPr>
            <w:r w:rsidRPr="005F24EA">
              <w:t>Use case for supporting QoS-aware user-driven computational resource selection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DBFE11" w14:textId="4922A691" w:rsidR="00CF5CD9" w:rsidRPr="005F24EA" w:rsidRDefault="00E7431A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F24EA">
              <w:rPr>
                <w:rFonts w:eastAsia="Times New Roman" w:cs="Arial"/>
                <w:szCs w:val="18"/>
                <w:lang w:eastAsia="ar-SA"/>
              </w:rPr>
              <w:t xml:space="preserve">Revised to </w:t>
            </w:r>
            <w:hyperlink r:id="rId345" w:history="1">
              <w:r w:rsidR="00D11D72" w:rsidRPr="005F24EA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S1-250701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AEAE43" w14:textId="6DE0ACA8" w:rsidR="00CF5CD9" w:rsidRPr="005F24EA" w:rsidRDefault="00CF5CD9" w:rsidP="00CF5CD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346" w:history="1">
              <w:r w:rsidR="00D11D72" w:rsidRPr="005F24EA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S1-250230</w:t>
              </w:r>
            </w:hyperlink>
            <w:r w:rsidRPr="005F24EA">
              <w:rPr>
                <w:rFonts w:eastAsia="Arial Unicode MS" w:cs="Arial"/>
                <w:szCs w:val="18"/>
                <w:lang w:eastAsia="ar-SA"/>
              </w:rPr>
              <w:t>.</w:t>
            </w:r>
          </w:p>
        </w:tc>
      </w:tr>
      <w:tr w:rsidR="00E7431A" w:rsidRPr="005F24EA" w14:paraId="3DBD3272" w14:textId="77777777" w:rsidTr="003442FD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36C8EF" w14:textId="77777777" w:rsidR="00E7431A" w:rsidRPr="005F24EA" w:rsidRDefault="00E7431A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C73763" w14:textId="5C5B80EC" w:rsidR="00E7431A" w:rsidRPr="005F24EA" w:rsidRDefault="00D11D72" w:rsidP="00C25680">
            <w:pPr>
              <w:snapToGrid w:val="0"/>
              <w:spacing w:after="0" w:line="240" w:lineRule="auto"/>
              <w:rPr>
                <w:rFonts w:cs="Arial"/>
              </w:rPr>
            </w:pPr>
            <w:hyperlink r:id="rId347" w:history="1">
              <w:r w:rsidRPr="005F24EA">
                <w:rPr>
                  <w:rStyle w:val="Hyperlink"/>
                  <w:rFonts w:cs="Arial"/>
                </w:rPr>
                <w:t>S1-250701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A4C482" w14:textId="77777777" w:rsidR="00E7431A" w:rsidRPr="005F24EA" w:rsidRDefault="00E7431A" w:rsidP="00C25680">
            <w:pPr>
              <w:snapToGrid w:val="0"/>
              <w:spacing w:after="0" w:line="240" w:lineRule="auto"/>
            </w:pPr>
            <w:r w:rsidRPr="005F24EA">
              <w:t>IIT Bombay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136626" w14:textId="77777777" w:rsidR="00E7431A" w:rsidRPr="005F24EA" w:rsidRDefault="00E7431A" w:rsidP="00C25680">
            <w:pPr>
              <w:snapToGrid w:val="0"/>
              <w:spacing w:after="0" w:line="240" w:lineRule="auto"/>
            </w:pPr>
            <w:r w:rsidRPr="005F24EA">
              <w:t>Use case for supporting QoS-aware user-driven computational resource selection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429F1D" w14:textId="421A61B9" w:rsidR="00E7431A" w:rsidRPr="005F24EA" w:rsidRDefault="00A76B50" w:rsidP="00C256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Revised in </w:t>
            </w:r>
            <w:hyperlink r:id="rId348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S1-250770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802A11" w14:textId="2A1ECFAA" w:rsidR="00E7431A" w:rsidRPr="005F24EA" w:rsidRDefault="00E7431A" w:rsidP="00C2568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349" w:history="1">
              <w:r w:rsidR="00D11D72" w:rsidRPr="005F24EA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S1-250230</w:t>
              </w:r>
            </w:hyperlink>
            <w:r w:rsidRPr="005F24EA">
              <w:rPr>
                <w:rFonts w:eastAsia="Arial Unicode MS" w:cs="Arial"/>
                <w:szCs w:val="18"/>
                <w:lang w:eastAsia="ar-SA"/>
              </w:rPr>
              <w:t>.</w:t>
            </w:r>
          </w:p>
          <w:p w14:paraId="0DDEF72D" w14:textId="7D6D2F64" w:rsidR="00E7431A" w:rsidRPr="005F24EA" w:rsidRDefault="00E7431A" w:rsidP="00C2568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350" w:history="1">
              <w:r w:rsidR="00D11D72" w:rsidRPr="005F24EA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S1-250366</w:t>
              </w:r>
            </w:hyperlink>
          </w:p>
        </w:tc>
      </w:tr>
      <w:tr w:rsidR="00A76B50" w:rsidRPr="005F24EA" w14:paraId="66D803BF" w14:textId="77777777" w:rsidTr="00B12802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780A11" w14:textId="77777777" w:rsidR="00A76B50" w:rsidRPr="005F24EA" w:rsidRDefault="00A76B50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2718F3" w14:textId="373AE23A" w:rsidR="00A76B50" w:rsidRPr="005F24EA" w:rsidRDefault="00A76B50" w:rsidP="00EA284F">
            <w:pPr>
              <w:snapToGrid w:val="0"/>
              <w:spacing w:after="0" w:line="240" w:lineRule="auto"/>
              <w:rPr>
                <w:rFonts w:cs="Arial"/>
              </w:rPr>
            </w:pPr>
            <w:hyperlink r:id="rId351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S1-250770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F4F5E5" w14:textId="77777777" w:rsidR="00A76B50" w:rsidRPr="005F24EA" w:rsidRDefault="00A76B50" w:rsidP="00EA284F">
            <w:pPr>
              <w:snapToGrid w:val="0"/>
              <w:spacing w:after="0" w:line="240" w:lineRule="auto"/>
            </w:pPr>
            <w:r w:rsidRPr="005F24EA">
              <w:t>IIT Bombay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8A474E" w14:textId="77777777" w:rsidR="00A76B50" w:rsidRPr="005F24EA" w:rsidRDefault="00A76B50" w:rsidP="00EA284F">
            <w:pPr>
              <w:snapToGrid w:val="0"/>
              <w:spacing w:after="0" w:line="240" w:lineRule="auto"/>
            </w:pPr>
            <w:r w:rsidRPr="005F24EA">
              <w:t>Use case for supporting QoS-aware user-driven computational resource selection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DE5195" w14:textId="73E1FEF9" w:rsidR="00E94358" w:rsidRPr="005F24EA" w:rsidRDefault="00A76B50" w:rsidP="00B1280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Revised in </w:t>
            </w:r>
            <w:hyperlink r:id="rId352" w:history="1">
              <w:r w:rsidR="00B12802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S1-250781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EC773A" w14:textId="77777777" w:rsidR="00A76B50" w:rsidRPr="005F24EA" w:rsidRDefault="00A76B50" w:rsidP="00EA284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353" w:history="1">
              <w:r w:rsidRPr="005F24EA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S1-250230</w:t>
              </w:r>
            </w:hyperlink>
            <w:r w:rsidRPr="005F24EA">
              <w:rPr>
                <w:rFonts w:eastAsia="Arial Unicode MS" w:cs="Arial"/>
                <w:szCs w:val="18"/>
                <w:lang w:eastAsia="ar-SA"/>
              </w:rPr>
              <w:t>.</w:t>
            </w:r>
          </w:p>
          <w:p w14:paraId="4B36E4DA" w14:textId="77777777" w:rsidR="00A76B50" w:rsidRDefault="00A76B50" w:rsidP="00EA284F">
            <w:pPr>
              <w:spacing w:after="0" w:line="240" w:lineRule="auto"/>
            </w:pPr>
            <w:r w:rsidRPr="005F24EA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354" w:history="1">
              <w:r w:rsidRPr="005F24EA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S1-250366</w:t>
              </w:r>
            </w:hyperlink>
          </w:p>
          <w:p w14:paraId="31A6CB75" w14:textId="7AF81857" w:rsidR="000F2106" w:rsidRPr="005F24EA" w:rsidRDefault="000F2106" w:rsidP="00EA284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355" w:history="1">
              <w:r w:rsidRPr="005F24EA">
                <w:rPr>
                  <w:rStyle w:val="Hyperlink"/>
                  <w:rFonts w:cs="Arial"/>
                </w:rPr>
                <w:t>S1-250701</w:t>
              </w:r>
            </w:hyperlink>
          </w:p>
        </w:tc>
      </w:tr>
      <w:tr w:rsidR="00B12802" w:rsidRPr="005F24EA" w14:paraId="784F9C49" w14:textId="77777777" w:rsidTr="00EA284F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441B7" w14:textId="77777777" w:rsidR="00B12802" w:rsidRPr="005F24EA" w:rsidRDefault="00B12802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9EFE8" w14:textId="478416AE" w:rsidR="00B12802" w:rsidRPr="005F24EA" w:rsidRDefault="00B12802" w:rsidP="00EA284F">
            <w:pPr>
              <w:snapToGrid w:val="0"/>
              <w:spacing w:after="0" w:line="240" w:lineRule="auto"/>
              <w:rPr>
                <w:rFonts w:cs="Arial"/>
              </w:rPr>
            </w:pPr>
            <w:hyperlink r:id="rId356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S1-250781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57CBD" w14:textId="77777777" w:rsidR="00B12802" w:rsidRPr="005F24EA" w:rsidRDefault="00B12802" w:rsidP="00EA284F">
            <w:pPr>
              <w:snapToGrid w:val="0"/>
              <w:spacing w:after="0" w:line="240" w:lineRule="auto"/>
            </w:pPr>
            <w:r w:rsidRPr="005F24EA">
              <w:t>IIT Bombay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F0FE4" w14:textId="77777777" w:rsidR="00B12802" w:rsidRPr="005F24EA" w:rsidRDefault="00B12802" w:rsidP="00EA284F">
            <w:pPr>
              <w:snapToGrid w:val="0"/>
              <w:spacing w:after="0" w:line="240" w:lineRule="auto"/>
            </w:pPr>
            <w:r w:rsidRPr="005F24EA">
              <w:t>Use case for supporting QoS-aware user-driven computational resource selection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A38A2" w14:textId="23E79867" w:rsidR="00B12802" w:rsidRPr="005F24EA" w:rsidRDefault="00B12802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B8833" w14:textId="77777777" w:rsidR="00B12802" w:rsidRPr="005F24EA" w:rsidRDefault="00B12802" w:rsidP="00EA284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357" w:history="1">
              <w:r w:rsidRPr="005F24EA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S1-250230</w:t>
              </w:r>
            </w:hyperlink>
            <w:r w:rsidRPr="005F24EA">
              <w:rPr>
                <w:rFonts w:eastAsia="Arial Unicode MS" w:cs="Arial"/>
                <w:szCs w:val="18"/>
                <w:lang w:eastAsia="ar-SA"/>
              </w:rPr>
              <w:t>.</w:t>
            </w:r>
          </w:p>
          <w:p w14:paraId="399825CA" w14:textId="77777777" w:rsidR="00B12802" w:rsidRDefault="00B12802" w:rsidP="00EA284F">
            <w:pPr>
              <w:spacing w:after="0" w:line="240" w:lineRule="auto"/>
            </w:pPr>
            <w:r w:rsidRPr="005F24EA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358" w:history="1">
              <w:r w:rsidRPr="005F24EA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S1-250366</w:t>
              </w:r>
            </w:hyperlink>
          </w:p>
          <w:p w14:paraId="37359D08" w14:textId="1ED60A49" w:rsidR="000F2106" w:rsidRDefault="000F2106" w:rsidP="00EA284F">
            <w:pPr>
              <w:spacing w:after="0" w:line="240" w:lineRule="auto"/>
            </w:pPr>
            <w:r w:rsidRPr="005F24EA">
              <w:rPr>
                <w:rFonts w:eastAsia="Arial Unicode MS" w:cs="Arial"/>
                <w:szCs w:val="18"/>
                <w:lang w:eastAsia="ar-SA"/>
              </w:rPr>
              <w:lastRenderedPageBreak/>
              <w:t xml:space="preserve">Revision of </w:t>
            </w:r>
            <w:hyperlink r:id="rId359" w:history="1">
              <w:r w:rsidRPr="005F24EA">
                <w:rPr>
                  <w:rStyle w:val="Hyperlink"/>
                  <w:rFonts w:cs="Arial"/>
                </w:rPr>
                <w:t>S1-250701</w:t>
              </w:r>
            </w:hyperlink>
          </w:p>
          <w:p w14:paraId="0A54F535" w14:textId="791B312C" w:rsidR="000F2106" w:rsidRPr="005F24EA" w:rsidRDefault="000F2106" w:rsidP="00EA284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szCs w:val="18"/>
                <w:lang w:eastAsia="ar-SA"/>
              </w:rPr>
              <w:t>Revision of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</w:t>
            </w:r>
            <w:hyperlink r:id="rId360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S1-250770</w:t>
              </w:r>
            </w:hyperlink>
          </w:p>
        </w:tc>
      </w:tr>
      <w:tr w:rsidR="00CF5CD9" w:rsidRPr="005F24EA" w14:paraId="68966BE1" w14:textId="77777777" w:rsidTr="00FA0521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BDA15D" w14:textId="77777777" w:rsidR="00CF5CD9" w:rsidRPr="005F24EA" w:rsidRDefault="00CF5CD9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E43B9C" w14:textId="107FD6A5" w:rsidR="00CF5CD9" w:rsidRPr="005F24EA" w:rsidRDefault="00D11D72" w:rsidP="00CF5CD9">
            <w:pPr>
              <w:snapToGrid w:val="0"/>
              <w:spacing w:after="0" w:line="240" w:lineRule="auto"/>
            </w:pPr>
            <w:hyperlink r:id="rId361" w:history="1">
              <w:r w:rsidRPr="005F24EA">
                <w:rPr>
                  <w:rStyle w:val="Hyperlink"/>
                  <w:rFonts w:cs="Arial"/>
                </w:rPr>
                <w:t>S1-250208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CFACCE" w14:textId="77777777" w:rsidR="00CF5CD9" w:rsidRPr="005F24EA" w:rsidRDefault="00CF5CD9" w:rsidP="00CF5CD9">
            <w:pPr>
              <w:snapToGrid w:val="0"/>
              <w:spacing w:after="0" w:line="240" w:lineRule="auto"/>
            </w:pPr>
            <w:r w:rsidRPr="005F24EA">
              <w:t xml:space="preserve">OPPO, vivo, NVIDIA, China Mobile, Toyota, Tencent, China Telecom, </w:t>
            </w:r>
            <w:proofErr w:type="spellStart"/>
            <w:r w:rsidRPr="005F24EA">
              <w:t>Futurewei</w:t>
            </w:r>
            <w:proofErr w:type="spellEnd"/>
            <w:r w:rsidRPr="005F24EA">
              <w:t>, China Unicom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255292" w14:textId="77777777" w:rsidR="00CF5CD9" w:rsidRPr="005F24EA" w:rsidRDefault="00CF5CD9" w:rsidP="00CF5CD9">
            <w:pPr>
              <w:snapToGrid w:val="0"/>
              <w:spacing w:after="0" w:line="240" w:lineRule="auto"/>
            </w:pPr>
            <w:r w:rsidRPr="005F24EA">
              <w:t xml:space="preserve">Use case of computation offloading for LLM inference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DD8EEB" w14:textId="354F7AFE" w:rsidR="00437B68" w:rsidRPr="005F24EA" w:rsidRDefault="003D688D" w:rsidP="00AF6B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F24EA">
              <w:rPr>
                <w:rFonts w:eastAsia="Times New Roman" w:cs="Arial"/>
                <w:szCs w:val="18"/>
                <w:lang w:eastAsia="ar-SA"/>
              </w:rPr>
              <w:t xml:space="preserve">Revised in </w:t>
            </w:r>
            <w:hyperlink r:id="rId362" w:history="1">
              <w:r w:rsidR="001A304F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S1-250728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C0AC15" w14:textId="1CB7B813" w:rsidR="00CF5CD9" w:rsidRPr="005F24EA" w:rsidRDefault="00CF5CD9" w:rsidP="00CF5CD9">
            <w:pPr>
              <w:spacing w:after="0" w:line="240" w:lineRule="auto"/>
              <w:rPr>
                <w:rFonts w:eastAsia="Arial Unicode MS" w:cs="Arial"/>
                <w:i/>
                <w:iCs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i/>
                <w:iCs/>
                <w:szCs w:val="18"/>
                <w:lang w:eastAsia="zh-CN"/>
              </w:rPr>
              <w:t>Moved from 8.1.8</w:t>
            </w:r>
          </w:p>
        </w:tc>
      </w:tr>
      <w:tr w:rsidR="00FA0521" w:rsidRPr="005F24EA" w14:paraId="6D941778" w14:textId="77777777" w:rsidTr="0040759E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05216B" w14:textId="77777777" w:rsidR="00FA0521" w:rsidRPr="005F24EA" w:rsidRDefault="00FA0521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DFD91E" w14:textId="71B87B4B" w:rsidR="00FA0521" w:rsidRPr="005F24EA" w:rsidRDefault="00FA0521" w:rsidP="00EA284F">
            <w:pPr>
              <w:snapToGrid w:val="0"/>
              <w:spacing w:after="0" w:line="240" w:lineRule="auto"/>
            </w:pPr>
            <w:hyperlink r:id="rId363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S1-250728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99262B" w14:textId="77777777" w:rsidR="00FA0521" w:rsidRPr="005F24EA" w:rsidRDefault="00FA0521" w:rsidP="00EA284F">
            <w:pPr>
              <w:snapToGrid w:val="0"/>
              <w:spacing w:after="0" w:line="240" w:lineRule="auto"/>
            </w:pPr>
            <w:r w:rsidRPr="005F24EA">
              <w:t xml:space="preserve">OPPO, vivo, NVIDIA, China Mobile, Toyota, Tencent, China Telecom, </w:t>
            </w:r>
            <w:proofErr w:type="spellStart"/>
            <w:r w:rsidRPr="005F24EA">
              <w:t>Futurewei</w:t>
            </w:r>
            <w:proofErr w:type="spellEnd"/>
            <w:r w:rsidRPr="005F24EA">
              <w:t>, China Unicom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5A2A65" w14:textId="77777777" w:rsidR="00FA0521" w:rsidRPr="005F24EA" w:rsidRDefault="00FA0521" w:rsidP="00EA284F">
            <w:pPr>
              <w:snapToGrid w:val="0"/>
              <w:spacing w:after="0" w:line="240" w:lineRule="auto"/>
            </w:pPr>
            <w:r w:rsidRPr="005F24EA">
              <w:t xml:space="preserve">Use case of computation offloading for LLM inference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9503AF" w14:textId="77777777" w:rsidR="00FA0521" w:rsidRDefault="00FA0521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Revised in </w:t>
            </w:r>
            <w:hyperlink r:id="rId364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S1-250732</w:t>
              </w:r>
            </w:hyperlink>
          </w:p>
          <w:p w14:paraId="0CBB22A0" w14:textId="40FF0770" w:rsidR="00FA0521" w:rsidRPr="005F24EA" w:rsidRDefault="00FA0521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3AFC38" w14:textId="77777777" w:rsidR="00FA0521" w:rsidRDefault="00FA0521" w:rsidP="00EA284F">
            <w:pPr>
              <w:spacing w:after="0" w:line="240" w:lineRule="auto"/>
              <w:rPr>
                <w:rFonts w:eastAsia="Arial Unicode MS" w:cs="Arial"/>
                <w:i/>
                <w:iCs/>
                <w:szCs w:val="18"/>
                <w:lang w:eastAsia="zh-CN"/>
              </w:rPr>
            </w:pPr>
            <w:r w:rsidRPr="005F24EA">
              <w:rPr>
                <w:rFonts w:eastAsia="Arial Unicode MS" w:cs="Arial"/>
                <w:i/>
                <w:iCs/>
                <w:szCs w:val="18"/>
                <w:lang w:eastAsia="zh-CN"/>
              </w:rPr>
              <w:t>Moved from 8.1.8</w:t>
            </w:r>
          </w:p>
          <w:p w14:paraId="2953B027" w14:textId="77777777" w:rsidR="00FA0521" w:rsidRDefault="00FA0521" w:rsidP="00EA284F">
            <w:pPr>
              <w:spacing w:after="0" w:line="240" w:lineRule="auto"/>
            </w:pPr>
            <w:r>
              <w:rPr>
                <w:rFonts w:eastAsia="Arial Unicode MS" w:cs="Arial"/>
                <w:i/>
                <w:iCs/>
                <w:szCs w:val="18"/>
                <w:lang w:eastAsia="zh-CN"/>
              </w:rPr>
              <w:t xml:space="preserve">Revision of </w:t>
            </w:r>
            <w:hyperlink r:id="rId365" w:history="1">
              <w:r w:rsidRPr="005F24EA">
                <w:rPr>
                  <w:rStyle w:val="Hyperlink"/>
                  <w:rFonts w:cs="Arial"/>
                </w:rPr>
                <w:t>S1-250208</w:t>
              </w:r>
            </w:hyperlink>
          </w:p>
          <w:p w14:paraId="022C03A2" w14:textId="53AA5F77" w:rsidR="0040759E" w:rsidRPr="005F24EA" w:rsidRDefault="0040759E" w:rsidP="00EA284F">
            <w:pPr>
              <w:spacing w:after="0" w:line="240" w:lineRule="auto"/>
              <w:rPr>
                <w:rFonts w:eastAsia="Arial Unicode MS" w:cs="Arial"/>
                <w:i/>
                <w:iCs/>
                <w:szCs w:val="18"/>
                <w:lang w:eastAsia="ar-SA"/>
              </w:rPr>
            </w:pPr>
          </w:p>
        </w:tc>
      </w:tr>
      <w:tr w:rsidR="0040759E" w:rsidRPr="005F24EA" w14:paraId="6CEF1EC2" w14:textId="77777777" w:rsidTr="00032A12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FF59D0" w14:textId="77777777" w:rsidR="0040759E" w:rsidRPr="005F24EA" w:rsidRDefault="0040759E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257681" w14:textId="4F40B049" w:rsidR="0040759E" w:rsidRPr="005F24EA" w:rsidRDefault="00776BF5" w:rsidP="00EA284F">
            <w:pPr>
              <w:snapToGrid w:val="0"/>
              <w:spacing w:after="0" w:line="240" w:lineRule="auto"/>
            </w:pPr>
            <w:hyperlink r:id="rId366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S1-250732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3FE297" w14:textId="77777777" w:rsidR="0040759E" w:rsidRPr="005F24EA" w:rsidRDefault="0040759E" w:rsidP="00EA284F">
            <w:pPr>
              <w:snapToGrid w:val="0"/>
              <w:spacing w:after="0" w:line="240" w:lineRule="auto"/>
            </w:pPr>
            <w:r w:rsidRPr="005F24EA">
              <w:t xml:space="preserve">OPPO, vivo, NVIDIA, China Mobile, Toyota, Tencent, China Telecom, </w:t>
            </w:r>
            <w:proofErr w:type="spellStart"/>
            <w:r w:rsidRPr="005F24EA">
              <w:t>Futurewei</w:t>
            </w:r>
            <w:proofErr w:type="spellEnd"/>
            <w:r w:rsidRPr="005F24EA">
              <w:t>, China Unicom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E4AFC0" w14:textId="77777777" w:rsidR="0040759E" w:rsidRPr="005F24EA" w:rsidRDefault="0040759E" w:rsidP="00EA284F">
            <w:pPr>
              <w:snapToGrid w:val="0"/>
              <w:spacing w:after="0" w:line="240" w:lineRule="auto"/>
            </w:pPr>
            <w:r w:rsidRPr="005F24EA">
              <w:t xml:space="preserve">Use case of computation offloading for LLM inference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4CDED2" w14:textId="5BF6776D" w:rsidR="0040759E" w:rsidRPr="005F24EA" w:rsidRDefault="0040759E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Revised in </w:t>
            </w:r>
            <w:hyperlink r:id="rId367" w:history="1">
              <w:r w:rsidR="00032A12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S1-250734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0CE447" w14:textId="77777777" w:rsidR="0040759E" w:rsidRDefault="0040759E" w:rsidP="00EA284F">
            <w:pPr>
              <w:spacing w:after="0" w:line="240" w:lineRule="auto"/>
              <w:rPr>
                <w:rFonts w:eastAsia="Arial Unicode MS" w:cs="Arial"/>
                <w:i/>
                <w:iCs/>
                <w:szCs w:val="18"/>
                <w:lang w:eastAsia="zh-CN"/>
              </w:rPr>
            </w:pPr>
            <w:r w:rsidRPr="005F24EA">
              <w:rPr>
                <w:rFonts w:eastAsia="Arial Unicode MS" w:cs="Arial"/>
                <w:i/>
                <w:iCs/>
                <w:szCs w:val="18"/>
                <w:lang w:eastAsia="zh-CN"/>
              </w:rPr>
              <w:t>Moved from 8.1.8</w:t>
            </w:r>
          </w:p>
          <w:p w14:paraId="5F6C2EB0" w14:textId="77777777" w:rsidR="0040759E" w:rsidRDefault="0040759E" w:rsidP="00EA284F">
            <w:pPr>
              <w:spacing w:after="0" w:line="240" w:lineRule="auto"/>
            </w:pPr>
            <w:r>
              <w:rPr>
                <w:rFonts w:eastAsia="Arial Unicode MS" w:cs="Arial"/>
                <w:i/>
                <w:iCs/>
                <w:szCs w:val="18"/>
                <w:lang w:eastAsia="zh-CN"/>
              </w:rPr>
              <w:t xml:space="preserve">Revision of </w:t>
            </w:r>
            <w:hyperlink r:id="rId368" w:history="1">
              <w:r w:rsidRPr="005F24EA">
                <w:rPr>
                  <w:rStyle w:val="Hyperlink"/>
                  <w:rFonts w:cs="Arial"/>
                </w:rPr>
                <w:t>S1-250208</w:t>
              </w:r>
            </w:hyperlink>
          </w:p>
          <w:p w14:paraId="209E1DEF" w14:textId="14E67528" w:rsidR="00956285" w:rsidRPr="00401281" w:rsidRDefault="00956285" w:rsidP="00EA284F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t xml:space="preserve">Revision of </w:t>
            </w:r>
            <w:hyperlink r:id="rId369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S1-250728</w:t>
              </w:r>
            </w:hyperlink>
          </w:p>
        </w:tc>
      </w:tr>
      <w:tr w:rsidR="00032A12" w:rsidRPr="005F24EA" w14:paraId="2C77CCE3" w14:textId="77777777" w:rsidTr="00401281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543817" w14:textId="77777777" w:rsidR="00032A12" w:rsidRPr="005F24EA" w:rsidRDefault="00032A12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F8BB80" w14:textId="41F18200" w:rsidR="00032A12" w:rsidRPr="005F24EA" w:rsidRDefault="00032A12" w:rsidP="00EA284F">
            <w:pPr>
              <w:snapToGrid w:val="0"/>
              <w:spacing w:after="0" w:line="240" w:lineRule="auto"/>
            </w:pPr>
            <w:hyperlink r:id="rId370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S1-250734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3DDB9E" w14:textId="77777777" w:rsidR="00032A12" w:rsidRPr="005F24EA" w:rsidRDefault="00032A12" w:rsidP="00EA284F">
            <w:pPr>
              <w:snapToGrid w:val="0"/>
              <w:spacing w:after="0" w:line="240" w:lineRule="auto"/>
            </w:pPr>
            <w:r w:rsidRPr="005F24EA">
              <w:t xml:space="preserve">OPPO, vivo, NVIDIA, China Mobile, Toyota, Tencent, China Telecom, </w:t>
            </w:r>
            <w:proofErr w:type="spellStart"/>
            <w:r w:rsidRPr="005F24EA">
              <w:t>Futurewei</w:t>
            </w:r>
            <w:proofErr w:type="spellEnd"/>
            <w:r w:rsidRPr="005F24EA">
              <w:t>, China Unicom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1F0621" w14:textId="77777777" w:rsidR="00032A12" w:rsidRPr="005F24EA" w:rsidRDefault="00032A12" w:rsidP="00EA284F">
            <w:pPr>
              <w:snapToGrid w:val="0"/>
              <w:spacing w:after="0" w:line="240" w:lineRule="auto"/>
            </w:pPr>
            <w:r w:rsidRPr="005F24EA">
              <w:t xml:space="preserve">Use case of computation offloading for LLM inference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3AEFA4" w14:textId="78761877" w:rsidR="00032A12" w:rsidRPr="005F24EA" w:rsidRDefault="00A1437F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Revised in </w:t>
            </w:r>
            <w:hyperlink r:id="rId371" w:history="1">
              <w:r w:rsidR="00401281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S1-250782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081D46" w14:textId="77777777" w:rsidR="00032A12" w:rsidRDefault="00032A12" w:rsidP="00EA284F">
            <w:pPr>
              <w:spacing w:after="0" w:line="240" w:lineRule="auto"/>
              <w:rPr>
                <w:rFonts w:eastAsia="Arial Unicode MS" w:cs="Arial"/>
                <w:i/>
                <w:iCs/>
                <w:szCs w:val="18"/>
                <w:lang w:eastAsia="zh-CN"/>
              </w:rPr>
            </w:pPr>
            <w:r w:rsidRPr="005F24EA">
              <w:rPr>
                <w:rFonts w:eastAsia="Arial Unicode MS" w:cs="Arial"/>
                <w:i/>
                <w:iCs/>
                <w:szCs w:val="18"/>
                <w:lang w:eastAsia="zh-CN"/>
              </w:rPr>
              <w:t>Moved from 8.1.8</w:t>
            </w:r>
          </w:p>
          <w:p w14:paraId="2557F733" w14:textId="77777777" w:rsidR="00032A12" w:rsidRDefault="00032A12" w:rsidP="00EA284F">
            <w:pPr>
              <w:spacing w:after="0" w:line="240" w:lineRule="auto"/>
            </w:pPr>
            <w:r>
              <w:rPr>
                <w:rFonts w:eastAsia="Arial Unicode MS" w:cs="Arial"/>
                <w:i/>
                <w:iCs/>
                <w:szCs w:val="18"/>
                <w:lang w:eastAsia="zh-CN"/>
              </w:rPr>
              <w:t xml:space="preserve">Revision of </w:t>
            </w:r>
            <w:hyperlink r:id="rId372" w:history="1">
              <w:r w:rsidRPr="005F24EA">
                <w:rPr>
                  <w:rStyle w:val="Hyperlink"/>
                  <w:rFonts w:cs="Arial"/>
                </w:rPr>
                <w:t>S1-250208</w:t>
              </w:r>
            </w:hyperlink>
          </w:p>
          <w:p w14:paraId="3AB3213D" w14:textId="77777777" w:rsidR="00032A12" w:rsidRDefault="00032A12" w:rsidP="00EA284F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t xml:space="preserve">Revision of </w:t>
            </w:r>
            <w:hyperlink r:id="rId373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S1-250728</w:t>
              </w:r>
            </w:hyperlink>
          </w:p>
          <w:p w14:paraId="050F0678" w14:textId="7C46D91F" w:rsidR="00032A12" w:rsidRPr="005F24EA" w:rsidRDefault="006C0F51" w:rsidP="00EA284F">
            <w:pPr>
              <w:spacing w:after="0" w:line="240" w:lineRule="auto"/>
              <w:rPr>
                <w:rFonts w:eastAsia="Arial Unicode MS" w:cs="Arial"/>
                <w:i/>
                <w:iCs/>
                <w:szCs w:val="18"/>
                <w:lang w:eastAsia="ar-SA"/>
              </w:rPr>
            </w:pP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 xml:space="preserve">Revision of </w:t>
            </w:r>
            <w:hyperlink r:id="rId374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S1-250732</w:t>
              </w:r>
            </w:hyperlink>
          </w:p>
        </w:tc>
      </w:tr>
      <w:tr w:rsidR="00401281" w:rsidRPr="005F24EA" w14:paraId="0FD3CDB4" w14:textId="77777777" w:rsidTr="00EA284F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5B756" w14:textId="77777777" w:rsidR="00401281" w:rsidRPr="005F24EA" w:rsidRDefault="00401281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75FA5" w14:textId="3F9ECF60" w:rsidR="00401281" w:rsidRPr="005F24EA" w:rsidRDefault="00401281" w:rsidP="00EA284F">
            <w:pPr>
              <w:snapToGrid w:val="0"/>
              <w:spacing w:after="0" w:line="240" w:lineRule="auto"/>
            </w:pPr>
            <w:hyperlink r:id="rId375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S1-250782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D0B17" w14:textId="77777777" w:rsidR="00401281" w:rsidRPr="005F24EA" w:rsidRDefault="00401281" w:rsidP="00EA284F">
            <w:pPr>
              <w:snapToGrid w:val="0"/>
              <w:spacing w:after="0" w:line="240" w:lineRule="auto"/>
            </w:pPr>
            <w:r w:rsidRPr="005F24EA">
              <w:t xml:space="preserve">OPPO, vivo, NVIDIA, China Mobile, Toyota, Tencent, China Telecom, </w:t>
            </w:r>
            <w:proofErr w:type="spellStart"/>
            <w:r w:rsidRPr="005F24EA">
              <w:t>Futurewei</w:t>
            </w:r>
            <w:proofErr w:type="spellEnd"/>
            <w:r w:rsidRPr="005F24EA">
              <w:t>, China Unicom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F5C82" w14:textId="77777777" w:rsidR="00401281" w:rsidRPr="005F24EA" w:rsidRDefault="00401281" w:rsidP="00EA284F">
            <w:pPr>
              <w:snapToGrid w:val="0"/>
              <w:spacing w:after="0" w:line="240" w:lineRule="auto"/>
            </w:pPr>
            <w:r w:rsidRPr="005F24EA">
              <w:t xml:space="preserve">Use case of computation offloading for LLM inference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C90F6" w14:textId="4A8675C8" w:rsidR="00401281" w:rsidRPr="005F24EA" w:rsidRDefault="00401281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20DDF" w14:textId="77777777" w:rsidR="00401281" w:rsidRDefault="00401281" w:rsidP="00EA284F">
            <w:pPr>
              <w:spacing w:after="0" w:line="240" w:lineRule="auto"/>
              <w:rPr>
                <w:rFonts w:eastAsia="Arial Unicode MS" w:cs="Arial"/>
                <w:i/>
                <w:iCs/>
                <w:szCs w:val="18"/>
                <w:lang w:eastAsia="zh-CN"/>
              </w:rPr>
            </w:pPr>
            <w:r w:rsidRPr="005F24EA">
              <w:rPr>
                <w:rFonts w:eastAsia="Arial Unicode MS" w:cs="Arial"/>
                <w:i/>
                <w:iCs/>
                <w:szCs w:val="18"/>
                <w:lang w:eastAsia="zh-CN"/>
              </w:rPr>
              <w:t>Moved from 8.1.8</w:t>
            </w:r>
          </w:p>
          <w:p w14:paraId="64FB226A" w14:textId="77777777" w:rsidR="00401281" w:rsidRDefault="00401281" w:rsidP="00EA284F">
            <w:pPr>
              <w:spacing w:after="0" w:line="240" w:lineRule="auto"/>
            </w:pPr>
            <w:r>
              <w:rPr>
                <w:rFonts w:eastAsia="Arial Unicode MS" w:cs="Arial"/>
                <w:i/>
                <w:iCs/>
                <w:szCs w:val="18"/>
                <w:lang w:eastAsia="zh-CN"/>
              </w:rPr>
              <w:t xml:space="preserve">Revision of </w:t>
            </w:r>
            <w:hyperlink r:id="rId376" w:history="1">
              <w:r w:rsidRPr="005F24EA">
                <w:rPr>
                  <w:rStyle w:val="Hyperlink"/>
                  <w:rFonts w:cs="Arial"/>
                </w:rPr>
                <w:t>S1-250208</w:t>
              </w:r>
            </w:hyperlink>
          </w:p>
          <w:p w14:paraId="116426D6" w14:textId="77777777" w:rsidR="00401281" w:rsidRDefault="00401281" w:rsidP="00EA284F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t xml:space="preserve">Revision of </w:t>
            </w:r>
            <w:hyperlink r:id="rId377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S1-250728</w:t>
              </w:r>
            </w:hyperlink>
          </w:p>
          <w:p w14:paraId="224C48FE" w14:textId="77777777" w:rsidR="00401281" w:rsidRDefault="00401281" w:rsidP="00EA284F">
            <w:pPr>
              <w:spacing w:after="0" w:line="240" w:lineRule="auto"/>
            </w:pP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 xml:space="preserve">Revision of </w:t>
            </w:r>
            <w:hyperlink r:id="rId378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S1-250732</w:t>
              </w:r>
            </w:hyperlink>
          </w:p>
          <w:p w14:paraId="4A32898D" w14:textId="54DD68B3" w:rsidR="00401281" w:rsidRPr="005F24EA" w:rsidRDefault="00401281" w:rsidP="00EA284F">
            <w:pPr>
              <w:spacing w:after="0" w:line="240" w:lineRule="auto"/>
              <w:rPr>
                <w:rFonts w:eastAsia="Arial Unicode MS" w:cs="Arial"/>
                <w:i/>
                <w:iCs/>
                <w:szCs w:val="18"/>
                <w:lang w:eastAsia="ar-SA"/>
              </w:rPr>
            </w:pP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>Revision of</w:t>
            </w:r>
            <w:r>
              <w:t xml:space="preserve"> </w:t>
            </w:r>
            <w:hyperlink r:id="rId379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S1-250734</w:t>
              </w:r>
            </w:hyperlink>
          </w:p>
        </w:tc>
      </w:tr>
      <w:tr w:rsidR="00CF5CD9" w:rsidRPr="005F24EA" w14:paraId="023C6EEF" w14:textId="77777777" w:rsidTr="0039348E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552D48" w14:textId="77777777" w:rsidR="00CF5CD9" w:rsidRPr="005F24EA" w:rsidRDefault="00CF5CD9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B6E77D" w14:textId="156E14E8" w:rsidR="00CF5CD9" w:rsidRPr="005F24EA" w:rsidRDefault="00D11D72" w:rsidP="00CF5CD9">
            <w:pPr>
              <w:snapToGrid w:val="0"/>
              <w:spacing w:after="0" w:line="240" w:lineRule="auto"/>
            </w:pPr>
            <w:hyperlink r:id="rId380" w:history="1">
              <w:r w:rsidRPr="005F24EA">
                <w:rPr>
                  <w:rStyle w:val="Hyperlink"/>
                  <w:rFonts w:cs="Arial"/>
                </w:rPr>
                <w:t>S1-250220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DB996E" w14:textId="77777777" w:rsidR="00CF5CD9" w:rsidRPr="005F24EA" w:rsidRDefault="00CF5CD9" w:rsidP="00CF5CD9">
            <w:pPr>
              <w:snapToGrid w:val="0"/>
              <w:spacing w:after="0" w:line="240" w:lineRule="auto"/>
            </w:pPr>
            <w:r w:rsidRPr="005F24EA">
              <w:t>OPPO, Huawei, Toyota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99BD77" w14:textId="77777777" w:rsidR="00CF5CD9" w:rsidRPr="005F24EA" w:rsidRDefault="00CF5CD9" w:rsidP="00CF5CD9">
            <w:pPr>
              <w:snapToGrid w:val="0"/>
              <w:spacing w:after="0" w:line="240" w:lineRule="auto"/>
            </w:pPr>
            <w:r w:rsidRPr="005F24EA">
              <w:t>Use case of 6G system assisted target object detection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067A63" w14:textId="50C234EA" w:rsidR="00CF5CD9" w:rsidRPr="005F24EA" w:rsidRDefault="00785E26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Revised in </w:t>
            </w:r>
            <w:hyperlink r:id="rId381" w:history="1">
              <w:r w:rsidR="0039348E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S1-250735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9200FB" w14:textId="63D66100" w:rsidR="00CF5CD9" w:rsidRPr="005F24EA" w:rsidRDefault="00CF5CD9" w:rsidP="00CF5CD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i/>
                <w:iCs/>
                <w:szCs w:val="18"/>
                <w:lang w:eastAsia="zh-CN"/>
              </w:rPr>
              <w:t>Moved from 8.1.8</w:t>
            </w:r>
          </w:p>
        </w:tc>
      </w:tr>
      <w:tr w:rsidR="0039348E" w:rsidRPr="005F24EA" w14:paraId="6B9A072B" w14:textId="77777777" w:rsidTr="00765052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D90276" w14:textId="77777777" w:rsidR="0039348E" w:rsidRPr="005F24EA" w:rsidRDefault="0039348E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401980" w14:textId="3CE4EFDE" w:rsidR="0039348E" w:rsidRPr="005F24EA" w:rsidRDefault="0039348E" w:rsidP="00EA284F">
            <w:pPr>
              <w:snapToGrid w:val="0"/>
              <w:spacing w:after="0" w:line="240" w:lineRule="auto"/>
            </w:pPr>
            <w:hyperlink r:id="rId382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S1-250735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1EFE0F" w14:textId="77777777" w:rsidR="0039348E" w:rsidRPr="005F24EA" w:rsidRDefault="0039348E" w:rsidP="00EA284F">
            <w:pPr>
              <w:snapToGrid w:val="0"/>
              <w:spacing w:after="0" w:line="240" w:lineRule="auto"/>
            </w:pPr>
            <w:r w:rsidRPr="005F24EA">
              <w:t>OPPO, Huawei, Toyota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054A46" w14:textId="77777777" w:rsidR="0039348E" w:rsidRPr="005F24EA" w:rsidRDefault="0039348E" w:rsidP="00EA284F">
            <w:pPr>
              <w:snapToGrid w:val="0"/>
              <w:spacing w:after="0" w:line="240" w:lineRule="auto"/>
            </w:pPr>
            <w:r w:rsidRPr="005F24EA">
              <w:t>Use case of 6G system assisted target object detection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FF1FD5" w14:textId="0B00CE8E" w:rsidR="0039348E" w:rsidRPr="005F24EA" w:rsidRDefault="00583C2D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Revised in </w:t>
            </w:r>
            <w:hyperlink r:id="rId383" w:history="1">
              <w:r w:rsidR="00765052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S1-250783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1CCCBF" w14:textId="77777777" w:rsidR="0039348E" w:rsidRDefault="0039348E" w:rsidP="00EA284F">
            <w:pPr>
              <w:spacing w:after="0" w:line="240" w:lineRule="auto"/>
              <w:rPr>
                <w:rFonts w:eastAsia="Arial Unicode MS" w:cs="Arial"/>
                <w:szCs w:val="18"/>
                <w:lang w:eastAsia="zh-CN"/>
              </w:rPr>
            </w:pPr>
            <w:r w:rsidRPr="005F24EA">
              <w:rPr>
                <w:rFonts w:eastAsia="Arial Unicode MS" w:cs="Arial"/>
                <w:i/>
                <w:iCs/>
                <w:szCs w:val="18"/>
                <w:lang w:eastAsia="zh-CN"/>
              </w:rPr>
              <w:t>Moved from 8.1.8</w:t>
            </w:r>
          </w:p>
          <w:p w14:paraId="5D74F9A5" w14:textId="33D03623" w:rsidR="0039348E" w:rsidRPr="0039348E" w:rsidRDefault="0039348E" w:rsidP="00EA284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zh-CN"/>
              </w:rPr>
              <w:t xml:space="preserve">Revision of </w:t>
            </w:r>
            <w:hyperlink r:id="rId384" w:history="1">
              <w:r w:rsidRPr="005F24EA">
                <w:rPr>
                  <w:rStyle w:val="Hyperlink"/>
                  <w:rFonts w:cs="Arial"/>
                </w:rPr>
                <w:t>S1-250220</w:t>
              </w:r>
            </w:hyperlink>
          </w:p>
        </w:tc>
      </w:tr>
      <w:tr w:rsidR="00765052" w:rsidRPr="005F24EA" w14:paraId="62569C4A" w14:textId="77777777" w:rsidTr="00EA284F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BF273" w14:textId="77777777" w:rsidR="00765052" w:rsidRPr="005F24EA" w:rsidRDefault="00765052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0CB17" w14:textId="6674FBEA" w:rsidR="00765052" w:rsidRPr="005F24EA" w:rsidRDefault="00765052" w:rsidP="00EA284F">
            <w:pPr>
              <w:snapToGrid w:val="0"/>
              <w:spacing w:after="0" w:line="240" w:lineRule="auto"/>
            </w:pPr>
            <w:hyperlink r:id="rId385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S1-250783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C1CB9" w14:textId="77777777" w:rsidR="00765052" w:rsidRPr="005F24EA" w:rsidRDefault="00765052" w:rsidP="00EA284F">
            <w:pPr>
              <w:snapToGrid w:val="0"/>
              <w:spacing w:after="0" w:line="240" w:lineRule="auto"/>
            </w:pPr>
            <w:r w:rsidRPr="005F24EA">
              <w:t>OPPO, Huawei, Toyota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6F092" w14:textId="77777777" w:rsidR="00765052" w:rsidRPr="005F24EA" w:rsidRDefault="00765052" w:rsidP="00EA284F">
            <w:pPr>
              <w:snapToGrid w:val="0"/>
              <w:spacing w:after="0" w:line="240" w:lineRule="auto"/>
            </w:pPr>
            <w:r w:rsidRPr="005F24EA">
              <w:t>Use case of 6G system assisted target object detection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80B8D" w14:textId="6814C63E" w:rsidR="00765052" w:rsidRPr="005F24EA" w:rsidRDefault="00765052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FD319" w14:textId="77777777" w:rsidR="00765052" w:rsidRDefault="00765052" w:rsidP="00EA284F">
            <w:pPr>
              <w:spacing w:after="0" w:line="240" w:lineRule="auto"/>
              <w:rPr>
                <w:rFonts w:eastAsia="Arial Unicode MS" w:cs="Arial"/>
                <w:szCs w:val="18"/>
                <w:lang w:eastAsia="zh-CN"/>
              </w:rPr>
            </w:pPr>
            <w:r w:rsidRPr="005F24EA">
              <w:rPr>
                <w:rFonts w:eastAsia="Arial Unicode MS" w:cs="Arial"/>
                <w:i/>
                <w:iCs/>
                <w:szCs w:val="18"/>
                <w:lang w:eastAsia="zh-CN"/>
              </w:rPr>
              <w:t>Moved from 8.1.8</w:t>
            </w:r>
          </w:p>
          <w:p w14:paraId="6260A1BB" w14:textId="77777777" w:rsidR="00765052" w:rsidRDefault="00765052" w:rsidP="00EA284F">
            <w:pPr>
              <w:spacing w:after="0" w:line="240" w:lineRule="auto"/>
            </w:pPr>
            <w:r>
              <w:rPr>
                <w:rFonts w:eastAsia="Arial Unicode MS" w:cs="Arial"/>
                <w:szCs w:val="18"/>
                <w:lang w:eastAsia="zh-CN"/>
              </w:rPr>
              <w:t xml:space="preserve">Revision of </w:t>
            </w:r>
            <w:hyperlink r:id="rId386" w:history="1">
              <w:r w:rsidRPr="005F24EA">
                <w:rPr>
                  <w:rStyle w:val="Hyperlink"/>
                  <w:rFonts w:cs="Arial"/>
                </w:rPr>
                <w:t>S1-250220</w:t>
              </w:r>
            </w:hyperlink>
          </w:p>
          <w:p w14:paraId="1A524CBD" w14:textId="5F9702D7" w:rsidR="00765052" w:rsidRPr="0039348E" w:rsidRDefault="00765052" w:rsidP="00EA284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zh-CN"/>
              </w:rPr>
              <w:t xml:space="preserve">Revision of </w:t>
            </w:r>
            <w:hyperlink r:id="rId387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S1-250735</w:t>
              </w:r>
            </w:hyperlink>
          </w:p>
        </w:tc>
      </w:tr>
      <w:tr w:rsidR="00CF5CD9" w:rsidRPr="005F24EA" w14:paraId="72E8FD6D" w14:textId="77777777" w:rsidTr="008A77D4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7880D1" w14:textId="77777777" w:rsidR="00CF5CD9" w:rsidRPr="005F24EA" w:rsidRDefault="00CF5CD9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F2C266" w14:textId="014D5258" w:rsidR="00CF5CD9" w:rsidRPr="005F24EA" w:rsidRDefault="00D11D72" w:rsidP="00CF5CD9">
            <w:pPr>
              <w:snapToGrid w:val="0"/>
              <w:spacing w:after="0" w:line="240" w:lineRule="auto"/>
            </w:pPr>
            <w:hyperlink r:id="rId388" w:history="1">
              <w:r w:rsidRPr="005F24EA">
                <w:rPr>
                  <w:rStyle w:val="Hyperlink"/>
                  <w:rFonts w:cs="Arial"/>
                </w:rPr>
                <w:t>S1-250221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187FD3" w14:textId="77777777" w:rsidR="00CF5CD9" w:rsidRPr="005F24EA" w:rsidRDefault="00CF5CD9" w:rsidP="00CF5CD9">
            <w:pPr>
              <w:snapToGrid w:val="0"/>
              <w:spacing w:after="0" w:line="240" w:lineRule="auto"/>
            </w:pPr>
            <w:r w:rsidRPr="005F24EA">
              <w:t>Lenovo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EC810A" w14:textId="77777777" w:rsidR="00CF5CD9" w:rsidRPr="005F24EA" w:rsidRDefault="00CF5CD9" w:rsidP="00CF5CD9">
            <w:pPr>
              <w:snapToGrid w:val="0"/>
              <w:spacing w:after="0" w:line="240" w:lineRule="auto"/>
            </w:pPr>
            <w:r w:rsidRPr="005F24EA">
              <w:t>Use case on Personalized AI for Health Monitoring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1F5018" w14:textId="7C70D65B" w:rsidR="00CF5CD9" w:rsidRPr="005F24EA" w:rsidRDefault="00376229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Review in </w:t>
            </w:r>
            <w:hyperlink r:id="rId389" w:history="1">
              <w:r w:rsidR="008A77D4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S1-250733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50A57A" w14:textId="63163892" w:rsidR="00CF5CD9" w:rsidRPr="005F24EA" w:rsidRDefault="00CF5CD9" w:rsidP="00CF5CD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i/>
                <w:iCs/>
                <w:szCs w:val="18"/>
                <w:lang w:eastAsia="zh-CN"/>
              </w:rPr>
              <w:t>Moved from 8.1.8</w:t>
            </w:r>
          </w:p>
        </w:tc>
      </w:tr>
      <w:tr w:rsidR="008A77D4" w:rsidRPr="005F24EA" w14:paraId="0EA640A9" w14:textId="77777777" w:rsidTr="00E52E5A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37AD56" w14:textId="77777777" w:rsidR="008A77D4" w:rsidRPr="005F24EA" w:rsidRDefault="008A77D4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019F86" w14:textId="5A991E50" w:rsidR="008A77D4" w:rsidRPr="005F24EA" w:rsidRDefault="008A77D4" w:rsidP="00EA284F">
            <w:pPr>
              <w:snapToGrid w:val="0"/>
              <w:spacing w:after="0" w:line="240" w:lineRule="auto"/>
            </w:pPr>
            <w:hyperlink r:id="rId390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S1-250733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51A502" w14:textId="77777777" w:rsidR="008A77D4" w:rsidRPr="005F24EA" w:rsidRDefault="008A77D4" w:rsidP="00EA284F">
            <w:pPr>
              <w:snapToGrid w:val="0"/>
              <w:spacing w:after="0" w:line="240" w:lineRule="auto"/>
            </w:pPr>
            <w:r w:rsidRPr="005F24EA">
              <w:t>Lenovo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340296" w14:textId="77777777" w:rsidR="008A77D4" w:rsidRPr="005F24EA" w:rsidRDefault="008A77D4" w:rsidP="00EA284F">
            <w:pPr>
              <w:snapToGrid w:val="0"/>
              <w:spacing w:after="0" w:line="240" w:lineRule="auto"/>
            </w:pPr>
            <w:r w:rsidRPr="005F24EA">
              <w:t>Use case on Personalized AI for Health Monitoring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540B90" w14:textId="61206EB1" w:rsidR="008A77D4" w:rsidRPr="005F24EA" w:rsidRDefault="004169BC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Revised in </w:t>
            </w:r>
            <w:hyperlink r:id="rId391" w:history="1">
              <w:r w:rsidR="00E52E5A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S1-250784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FA7907" w14:textId="77777777" w:rsidR="008A77D4" w:rsidRDefault="008A77D4" w:rsidP="00EA284F">
            <w:pPr>
              <w:spacing w:after="0" w:line="240" w:lineRule="auto"/>
              <w:rPr>
                <w:rFonts w:eastAsia="Arial Unicode MS" w:cs="Arial"/>
                <w:i/>
                <w:iCs/>
                <w:szCs w:val="18"/>
                <w:lang w:eastAsia="zh-CN"/>
              </w:rPr>
            </w:pPr>
            <w:r w:rsidRPr="005F24EA">
              <w:rPr>
                <w:rFonts w:eastAsia="Arial Unicode MS" w:cs="Arial"/>
                <w:i/>
                <w:iCs/>
                <w:szCs w:val="18"/>
                <w:lang w:eastAsia="zh-CN"/>
              </w:rPr>
              <w:t>Moved from 8.1.8</w:t>
            </w:r>
          </w:p>
          <w:p w14:paraId="494C4956" w14:textId="5D7DBA0F" w:rsidR="008A77D4" w:rsidRPr="008A77D4" w:rsidRDefault="008A77D4" w:rsidP="00EA284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zh-CN"/>
              </w:rPr>
              <w:t xml:space="preserve">Revised in </w:t>
            </w:r>
            <w:hyperlink r:id="rId392" w:history="1">
              <w:r w:rsidRPr="005F24EA">
                <w:rPr>
                  <w:rStyle w:val="Hyperlink"/>
                  <w:rFonts w:cs="Arial"/>
                </w:rPr>
                <w:t>S1-250221</w:t>
              </w:r>
            </w:hyperlink>
          </w:p>
        </w:tc>
      </w:tr>
      <w:tr w:rsidR="00E52E5A" w:rsidRPr="005F24EA" w14:paraId="78AC123B" w14:textId="77777777" w:rsidTr="00EA284F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73733" w14:textId="77777777" w:rsidR="00E52E5A" w:rsidRPr="005F24EA" w:rsidRDefault="00E52E5A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D61FE" w14:textId="7E16D74C" w:rsidR="00E52E5A" w:rsidRPr="005F24EA" w:rsidRDefault="00E52E5A" w:rsidP="00EA284F">
            <w:pPr>
              <w:snapToGrid w:val="0"/>
              <w:spacing w:after="0" w:line="240" w:lineRule="auto"/>
            </w:pPr>
            <w:hyperlink r:id="rId393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S1-250784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5052B" w14:textId="77777777" w:rsidR="00E52E5A" w:rsidRPr="005F24EA" w:rsidRDefault="00E52E5A" w:rsidP="00EA284F">
            <w:pPr>
              <w:snapToGrid w:val="0"/>
              <w:spacing w:after="0" w:line="240" w:lineRule="auto"/>
            </w:pPr>
            <w:r w:rsidRPr="005F24EA">
              <w:t>Lenovo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42FCA" w14:textId="77777777" w:rsidR="00E52E5A" w:rsidRPr="005F24EA" w:rsidRDefault="00E52E5A" w:rsidP="00EA284F">
            <w:pPr>
              <w:snapToGrid w:val="0"/>
              <w:spacing w:after="0" w:line="240" w:lineRule="auto"/>
            </w:pPr>
            <w:r w:rsidRPr="005F24EA">
              <w:t>Use case on Personalized AI for Health Monitoring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A4B2D" w14:textId="4D4E6BDB" w:rsidR="00E52E5A" w:rsidRPr="005F24EA" w:rsidRDefault="00E52E5A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2BB51" w14:textId="77777777" w:rsidR="00E52E5A" w:rsidRDefault="00E52E5A" w:rsidP="00EA284F">
            <w:pPr>
              <w:spacing w:after="0" w:line="240" w:lineRule="auto"/>
              <w:rPr>
                <w:rFonts w:eastAsia="Arial Unicode MS" w:cs="Arial"/>
                <w:i/>
                <w:iCs/>
                <w:szCs w:val="18"/>
                <w:lang w:eastAsia="zh-CN"/>
              </w:rPr>
            </w:pPr>
            <w:r w:rsidRPr="005F24EA">
              <w:rPr>
                <w:rFonts w:eastAsia="Arial Unicode MS" w:cs="Arial"/>
                <w:i/>
                <w:iCs/>
                <w:szCs w:val="18"/>
                <w:lang w:eastAsia="zh-CN"/>
              </w:rPr>
              <w:t>Moved from 8.1.8</w:t>
            </w:r>
          </w:p>
          <w:p w14:paraId="077AAE28" w14:textId="77777777" w:rsidR="00E52E5A" w:rsidRDefault="00E52E5A" w:rsidP="00EA284F">
            <w:pPr>
              <w:spacing w:after="0" w:line="240" w:lineRule="auto"/>
            </w:pPr>
            <w:r>
              <w:rPr>
                <w:rFonts w:eastAsia="Arial Unicode MS" w:cs="Arial"/>
                <w:szCs w:val="18"/>
                <w:lang w:eastAsia="zh-CN"/>
              </w:rPr>
              <w:t xml:space="preserve">Revised in </w:t>
            </w:r>
            <w:hyperlink r:id="rId394" w:history="1">
              <w:r w:rsidRPr="005F24EA">
                <w:rPr>
                  <w:rStyle w:val="Hyperlink"/>
                  <w:rFonts w:cs="Arial"/>
                </w:rPr>
                <w:t>S1-250221</w:t>
              </w:r>
            </w:hyperlink>
          </w:p>
          <w:p w14:paraId="5E18CE38" w14:textId="79E8EA75" w:rsidR="00E52E5A" w:rsidRPr="008A77D4" w:rsidRDefault="00E52E5A" w:rsidP="00EA284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zh-CN"/>
              </w:rPr>
              <w:t xml:space="preserve">Revised in </w:t>
            </w:r>
            <w:hyperlink r:id="rId395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S1-250733</w:t>
              </w:r>
            </w:hyperlink>
          </w:p>
        </w:tc>
      </w:tr>
      <w:tr w:rsidR="00CF5CD9" w:rsidRPr="005F24EA" w14:paraId="38A0BF38" w14:textId="77777777" w:rsidTr="00023509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D4922E" w14:textId="77777777" w:rsidR="00CF5CD9" w:rsidRPr="005F24EA" w:rsidRDefault="00CF5CD9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F8D5A9" w14:textId="4F7F083C" w:rsidR="00CF5CD9" w:rsidRPr="005F24EA" w:rsidRDefault="00D11D72" w:rsidP="00CF5CD9">
            <w:pPr>
              <w:snapToGrid w:val="0"/>
              <w:spacing w:after="0" w:line="240" w:lineRule="auto"/>
            </w:pPr>
            <w:hyperlink r:id="rId396" w:history="1">
              <w:r w:rsidRPr="005F24EA">
                <w:rPr>
                  <w:rStyle w:val="Hyperlink"/>
                  <w:rFonts w:cs="Arial"/>
                </w:rPr>
                <w:t>S1-250270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29B2A7" w14:textId="77777777" w:rsidR="00CF5CD9" w:rsidRPr="005F24EA" w:rsidRDefault="00CF5CD9" w:rsidP="00CF5CD9">
            <w:pPr>
              <w:snapToGrid w:val="0"/>
              <w:spacing w:after="0" w:line="240" w:lineRule="auto"/>
            </w:pPr>
            <w:r w:rsidRPr="005F24EA">
              <w:t>Lenovo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B766B0" w14:textId="77777777" w:rsidR="00CF5CD9" w:rsidRPr="005F24EA" w:rsidRDefault="00CF5CD9" w:rsidP="00CF5CD9">
            <w:pPr>
              <w:snapToGrid w:val="0"/>
              <w:spacing w:after="0" w:line="240" w:lineRule="auto"/>
            </w:pPr>
            <w:r w:rsidRPr="005F24EA">
              <w:t>Use case on Network Federation for Collaborative AI Model Training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EB6CB7" w14:textId="48CAC284" w:rsidR="00CF5CD9" w:rsidRPr="005F24EA" w:rsidRDefault="006E5BEC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B68F35" w14:textId="1EACFFD0" w:rsidR="00CF5CD9" w:rsidRPr="005F24EA" w:rsidRDefault="00CF5CD9" w:rsidP="00CF5CD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i/>
                <w:iCs/>
                <w:szCs w:val="18"/>
                <w:lang w:eastAsia="zh-CN"/>
              </w:rPr>
              <w:t>Moved from 8.1.8</w:t>
            </w:r>
          </w:p>
        </w:tc>
      </w:tr>
      <w:tr w:rsidR="00CF5CD9" w:rsidRPr="005F24EA" w14:paraId="03371DC4" w14:textId="77777777" w:rsidTr="00C25680">
        <w:tblPrEx>
          <w:tblLook w:val="04A0" w:firstRow="1" w:lastRow="0" w:firstColumn="1" w:lastColumn="0" w:noHBand="0" w:noVBand="1"/>
        </w:tblPrEx>
        <w:trPr>
          <w:trHeight w:val="250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/>
          </w:tcPr>
          <w:p w14:paraId="5834F8BC" w14:textId="1334BD42" w:rsidR="00CF5CD9" w:rsidRPr="005F24EA" w:rsidRDefault="00CF5CD9" w:rsidP="00CF5CD9">
            <w:pPr>
              <w:pStyle w:val="Heading8"/>
              <w:jc w:val="left"/>
              <w:rPr>
                <w:color w:val="1F497D" w:themeColor="text2"/>
                <w:sz w:val="18"/>
                <w:szCs w:val="22"/>
              </w:rPr>
            </w:pPr>
            <w:r w:rsidRPr="005F24EA">
              <w:rPr>
                <w:color w:val="1F497D" w:themeColor="text2"/>
                <w:sz w:val="18"/>
                <w:szCs w:val="22"/>
              </w:rPr>
              <w:t>AI for Net Use Cases (2 tdocs)</w:t>
            </w:r>
          </w:p>
        </w:tc>
      </w:tr>
      <w:tr w:rsidR="00CF5CD9" w:rsidRPr="005F24EA" w14:paraId="41386172" w14:textId="77777777" w:rsidTr="00FB03B0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7D9708" w14:textId="77777777" w:rsidR="00CF5CD9" w:rsidRPr="005F24EA" w:rsidRDefault="00CF5CD9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17FBE8" w14:textId="166F5335" w:rsidR="00CF5CD9" w:rsidRPr="005F24EA" w:rsidRDefault="00D11D72" w:rsidP="00CF5CD9">
            <w:pPr>
              <w:snapToGrid w:val="0"/>
              <w:spacing w:after="0" w:line="240" w:lineRule="auto"/>
            </w:pPr>
            <w:hyperlink r:id="rId397" w:history="1">
              <w:r w:rsidRPr="005F24EA">
                <w:rPr>
                  <w:rStyle w:val="Hyperlink"/>
                  <w:rFonts w:cs="Arial"/>
                </w:rPr>
                <w:t>S1-250129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27B032" w14:textId="77777777" w:rsidR="00CF5CD9" w:rsidRPr="005F24EA" w:rsidRDefault="00CF5CD9" w:rsidP="00CF5CD9">
            <w:pPr>
              <w:snapToGrid w:val="0"/>
              <w:spacing w:after="0" w:line="240" w:lineRule="auto"/>
            </w:pPr>
            <w:r w:rsidRPr="005F24EA">
              <w:t>NTT DOCOMO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9F61DA" w14:textId="77777777" w:rsidR="00CF5CD9" w:rsidRPr="005F24EA" w:rsidRDefault="00CF5CD9" w:rsidP="00CF5CD9">
            <w:pPr>
              <w:snapToGrid w:val="0"/>
              <w:spacing w:after="0" w:line="240" w:lineRule="auto"/>
            </w:pPr>
            <w:r w:rsidRPr="005F24EA">
              <w:t>pCR on System Performance Optimisation using AI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79D36C" w14:textId="26F0C83E" w:rsidR="008A50CC" w:rsidRPr="005F24EA" w:rsidRDefault="004169BC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Revised in </w:t>
            </w:r>
            <w:hyperlink r:id="rId398" w:history="1">
              <w:r w:rsidR="008A50C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S1-250785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B08703" w14:textId="77777777" w:rsidR="00CF5CD9" w:rsidRPr="005F24EA" w:rsidRDefault="00CF5CD9" w:rsidP="00CF5CD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B03B0" w:rsidRPr="005F24EA" w14:paraId="1744BE83" w14:textId="77777777" w:rsidTr="00BB21C1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E7DE36" w14:textId="77777777" w:rsidR="00FB03B0" w:rsidRPr="005F24EA" w:rsidRDefault="00FB03B0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446E8C" w14:textId="407568B9" w:rsidR="00FB03B0" w:rsidRPr="005F24EA" w:rsidRDefault="00BB21C1" w:rsidP="00EA284F">
            <w:pPr>
              <w:snapToGrid w:val="0"/>
              <w:spacing w:after="0" w:line="240" w:lineRule="auto"/>
            </w:pPr>
            <w:hyperlink r:id="rId399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S1-250785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51BBCA" w14:textId="77777777" w:rsidR="00FB03B0" w:rsidRPr="005F24EA" w:rsidRDefault="00FB03B0" w:rsidP="00EA284F">
            <w:pPr>
              <w:snapToGrid w:val="0"/>
              <w:spacing w:after="0" w:line="240" w:lineRule="auto"/>
            </w:pPr>
            <w:r w:rsidRPr="005F24EA">
              <w:t>NTT DOCOMO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9E176F" w14:textId="77777777" w:rsidR="00FB03B0" w:rsidRPr="005F24EA" w:rsidRDefault="00FB03B0" w:rsidP="00EA284F">
            <w:pPr>
              <w:snapToGrid w:val="0"/>
              <w:spacing w:after="0" w:line="240" w:lineRule="auto"/>
            </w:pPr>
            <w:r w:rsidRPr="005F24EA">
              <w:t>pCR on System Performance Optimisation using AI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C9AD42" w14:textId="0DAC05C0" w:rsidR="00FB03B0" w:rsidRPr="005F24EA" w:rsidRDefault="00FB03B0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Revised </w:t>
            </w:r>
            <w:hyperlink r:id="rId400" w:history="1">
              <w:r w:rsidR="00BB21C1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S1-250787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087387" w14:textId="04532C13" w:rsidR="00FB03B0" w:rsidRPr="005F24EA" w:rsidRDefault="00BB21C1" w:rsidP="00EA284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401" w:history="1">
              <w:r w:rsidRPr="005F24EA">
                <w:rPr>
                  <w:rStyle w:val="Hyperlink"/>
                  <w:rFonts w:cs="Arial"/>
                </w:rPr>
                <w:t>S1-250129</w:t>
              </w:r>
            </w:hyperlink>
          </w:p>
        </w:tc>
      </w:tr>
      <w:tr w:rsidR="00BB21C1" w:rsidRPr="005F24EA" w14:paraId="2A376D66" w14:textId="77777777" w:rsidTr="00EA284F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D6F45" w14:textId="77777777" w:rsidR="00BB21C1" w:rsidRPr="005F24EA" w:rsidRDefault="00BB21C1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279DD" w14:textId="0A870BB6" w:rsidR="00BB21C1" w:rsidRPr="005F24EA" w:rsidRDefault="00690A80" w:rsidP="00EA284F">
            <w:pPr>
              <w:snapToGrid w:val="0"/>
              <w:spacing w:after="0" w:line="240" w:lineRule="auto"/>
            </w:pPr>
            <w:hyperlink r:id="rId402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S1-250787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9FE49" w14:textId="77777777" w:rsidR="00BB21C1" w:rsidRPr="005F24EA" w:rsidRDefault="00BB21C1" w:rsidP="00EA284F">
            <w:pPr>
              <w:snapToGrid w:val="0"/>
              <w:spacing w:after="0" w:line="240" w:lineRule="auto"/>
            </w:pPr>
            <w:r w:rsidRPr="005F24EA">
              <w:t>NTT DOCOMO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CF8AF" w14:textId="77777777" w:rsidR="00BB21C1" w:rsidRPr="005F24EA" w:rsidRDefault="00BB21C1" w:rsidP="00EA284F">
            <w:pPr>
              <w:snapToGrid w:val="0"/>
              <w:spacing w:after="0" w:line="240" w:lineRule="auto"/>
            </w:pPr>
            <w:r w:rsidRPr="005F24EA">
              <w:t>pCR on System Performance Optimisation using AI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D13F5" w14:textId="79D8EC3A" w:rsidR="00BB21C1" w:rsidRPr="005F24EA" w:rsidRDefault="00BB21C1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804CD" w14:textId="77777777" w:rsidR="00BB21C1" w:rsidRDefault="00BB21C1" w:rsidP="00EA284F">
            <w:pPr>
              <w:spacing w:after="0" w:line="240" w:lineRule="auto"/>
            </w:pPr>
            <w:r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403" w:history="1">
              <w:r w:rsidRPr="005F24EA">
                <w:rPr>
                  <w:rStyle w:val="Hyperlink"/>
                  <w:rFonts w:cs="Arial"/>
                </w:rPr>
                <w:t>S1-250129</w:t>
              </w:r>
            </w:hyperlink>
          </w:p>
          <w:p w14:paraId="4BC39BA9" w14:textId="3D4BFF88" w:rsidR="00690A80" w:rsidRPr="005F24EA" w:rsidRDefault="00690A80" w:rsidP="00EA284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404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S1-250785</w:t>
              </w:r>
            </w:hyperlink>
          </w:p>
        </w:tc>
      </w:tr>
      <w:tr w:rsidR="00CF5CD9" w:rsidRPr="005F24EA" w14:paraId="68789F29" w14:textId="77777777" w:rsidTr="003D145A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FF26B6" w14:textId="77777777" w:rsidR="00CF5CD9" w:rsidRPr="005F24EA" w:rsidRDefault="00CF5CD9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F24EA">
              <w:rPr>
                <w:rFonts w:eastAsia="Times New Roman" w:cs="Arial"/>
                <w:szCs w:val="18"/>
                <w:lang w:eastAsia="ar-SA"/>
              </w:rPr>
              <w:t>Other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7CD4DC" w14:textId="650B81DE" w:rsidR="00CF5CD9" w:rsidRPr="005F24EA" w:rsidRDefault="00D11D72" w:rsidP="00CF5CD9">
            <w:pPr>
              <w:snapToGrid w:val="0"/>
              <w:spacing w:after="0" w:line="240" w:lineRule="auto"/>
            </w:pPr>
            <w:hyperlink r:id="rId405" w:history="1">
              <w:r w:rsidRPr="005F24EA">
                <w:rPr>
                  <w:rStyle w:val="Hyperlink"/>
                  <w:rFonts w:cs="Arial"/>
                </w:rPr>
                <w:t>S1-250302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FEACFF" w14:textId="77777777" w:rsidR="00CF5CD9" w:rsidRPr="005F24EA" w:rsidRDefault="00CF5CD9" w:rsidP="00CF5CD9">
            <w:pPr>
              <w:snapToGrid w:val="0"/>
              <w:spacing w:after="0" w:line="240" w:lineRule="auto"/>
            </w:pPr>
            <w:r w:rsidRPr="005F24EA">
              <w:t>VODAFONE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3FB1DE" w14:textId="77777777" w:rsidR="00CF5CD9" w:rsidRPr="005F24EA" w:rsidRDefault="00CF5CD9" w:rsidP="00CF5CD9">
            <w:pPr>
              <w:snapToGrid w:val="0"/>
              <w:spacing w:after="0" w:line="240" w:lineRule="auto"/>
            </w:pPr>
            <w:r w:rsidRPr="005F24EA">
              <w:t>Use case on energy of the system intelligent management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975576" w14:textId="0F4FED95" w:rsidR="00CF5CD9" w:rsidRPr="005F24EA" w:rsidRDefault="00C66390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Revised in </w:t>
            </w:r>
            <w:hyperlink r:id="rId406" w:history="1">
              <w:r w:rsidR="003D145A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S1-250744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B6521B" w14:textId="77777777" w:rsidR="00CF5CD9" w:rsidRPr="005F24EA" w:rsidRDefault="00CF5CD9" w:rsidP="00CF5CD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D145A" w:rsidRPr="005F24EA" w14:paraId="2B4776B8" w14:textId="77777777" w:rsidTr="008C3F80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CAD916" w14:textId="77777777" w:rsidR="003D145A" w:rsidRPr="005F24EA" w:rsidRDefault="003D145A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F24EA">
              <w:rPr>
                <w:rFonts w:eastAsia="Times New Roman" w:cs="Arial"/>
                <w:szCs w:val="18"/>
                <w:lang w:eastAsia="ar-SA"/>
              </w:rPr>
              <w:t>Other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F6D260" w14:textId="54ED6A84" w:rsidR="003D145A" w:rsidRPr="005F24EA" w:rsidRDefault="003D145A" w:rsidP="00EA284F">
            <w:pPr>
              <w:snapToGrid w:val="0"/>
              <w:spacing w:after="0" w:line="240" w:lineRule="auto"/>
            </w:pPr>
            <w:hyperlink r:id="rId407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S1-250744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F154E4" w14:textId="77777777" w:rsidR="003D145A" w:rsidRPr="005F24EA" w:rsidRDefault="003D145A" w:rsidP="00EA284F">
            <w:pPr>
              <w:snapToGrid w:val="0"/>
              <w:spacing w:after="0" w:line="240" w:lineRule="auto"/>
            </w:pPr>
            <w:r w:rsidRPr="005F24EA">
              <w:t>VODAFONE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526227" w14:textId="77777777" w:rsidR="003D145A" w:rsidRPr="005F24EA" w:rsidRDefault="003D145A" w:rsidP="00EA284F">
            <w:pPr>
              <w:snapToGrid w:val="0"/>
              <w:spacing w:after="0" w:line="240" w:lineRule="auto"/>
            </w:pPr>
            <w:r w:rsidRPr="005F24EA">
              <w:t>Use case on energy of the system intelligent management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8C5C44" w14:textId="20CDDA48" w:rsidR="003D145A" w:rsidRPr="005F24EA" w:rsidRDefault="00FF6C6A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Revised in </w:t>
            </w:r>
            <w:hyperlink r:id="rId408" w:history="1">
              <w:r w:rsidR="008C3F80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S1-250786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BC7E57" w14:textId="3BFC7C31" w:rsidR="003D145A" w:rsidRPr="005F24EA" w:rsidRDefault="003D145A" w:rsidP="00EA284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409" w:history="1">
              <w:r w:rsidRPr="005F24EA">
                <w:rPr>
                  <w:rStyle w:val="Hyperlink"/>
                  <w:rFonts w:cs="Arial"/>
                </w:rPr>
                <w:t>S1-250302</w:t>
              </w:r>
            </w:hyperlink>
          </w:p>
        </w:tc>
      </w:tr>
      <w:tr w:rsidR="008C3F80" w:rsidRPr="005F24EA" w14:paraId="70618E75" w14:textId="77777777" w:rsidTr="00EA284F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CCD7F" w14:textId="77777777" w:rsidR="008C3F80" w:rsidRPr="005F24EA" w:rsidRDefault="008C3F80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F24EA">
              <w:rPr>
                <w:rFonts w:eastAsia="Times New Roman" w:cs="Arial"/>
                <w:szCs w:val="18"/>
                <w:lang w:eastAsia="ar-SA"/>
              </w:rPr>
              <w:t>Other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44BE9" w14:textId="7CF705ED" w:rsidR="008C3F80" w:rsidRPr="005F24EA" w:rsidRDefault="008C3F80" w:rsidP="00EA284F">
            <w:pPr>
              <w:snapToGrid w:val="0"/>
              <w:spacing w:after="0" w:line="240" w:lineRule="auto"/>
            </w:pPr>
            <w:hyperlink r:id="rId410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S1-250786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1347D" w14:textId="77777777" w:rsidR="008C3F80" w:rsidRPr="005F24EA" w:rsidRDefault="008C3F80" w:rsidP="00EA284F">
            <w:pPr>
              <w:snapToGrid w:val="0"/>
              <w:spacing w:after="0" w:line="240" w:lineRule="auto"/>
            </w:pPr>
            <w:r w:rsidRPr="005F24EA">
              <w:t>VODAFONE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76938" w14:textId="77777777" w:rsidR="008C3F80" w:rsidRPr="005F24EA" w:rsidRDefault="008C3F80" w:rsidP="00EA284F">
            <w:pPr>
              <w:snapToGrid w:val="0"/>
              <w:spacing w:after="0" w:line="240" w:lineRule="auto"/>
            </w:pPr>
            <w:r w:rsidRPr="005F24EA">
              <w:t>Use case on energy of the system intelligent management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C3999" w14:textId="51D281D5" w:rsidR="008C3F80" w:rsidRPr="005F24EA" w:rsidRDefault="008C3F80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B84F9" w14:textId="77777777" w:rsidR="008C3F80" w:rsidRDefault="008C3F80" w:rsidP="00EA284F">
            <w:pPr>
              <w:spacing w:after="0" w:line="240" w:lineRule="auto"/>
            </w:pPr>
            <w:r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411" w:history="1">
              <w:r w:rsidRPr="005F24EA">
                <w:rPr>
                  <w:rStyle w:val="Hyperlink"/>
                  <w:rFonts w:cs="Arial"/>
                </w:rPr>
                <w:t>S1-250302</w:t>
              </w:r>
            </w:hyperlink>
          </w:p>
          <w:p w14:paraId="3CFA7B86" w14:textId="08D0EAF6" w:rsidR="008C3F80" w:rsidRPr="005F24EA" w:rsidRDefault="008C3F80" w:rsidP="00EA284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412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S1-250744</w:t>
              </w:r>
            </w:hyperlink>
          </w:p>
        </w:tc>
      </w:tr>
      <w:tr w:rsidR="00CF5CD9" w:rsidRPr="005F24EA" w14:paraId="7C9B0443" w14:textId="77777777" w:rsidTr="00C25680">
        <w:tblPrEx>
          <w:tblLook w:val="04A0" w:firstRow="1" w:lastRow="0" w:firstColumn="1" w:lastColumn="0" w:noHBand="0" w:noVBand="1"/>
        </w:tblPrEx>
        <w:trPr>
          <w:trHeight w:val="250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/>
          </w:tcPr>
          <w:p w14:paraId="767EE16D" w14:textId="3EA022EC" w:rsidR="00CF5CD9" w:rsidRPr="005F24EA" w:rsidRDefault="00CF5CD9" w:rsidP="00CF5CD9">
            <w:pPr>
              <w:pStyle w:val="Heading8"/>
              <w:jc w:val="left"/>
              <w:rPr>
                <w:color w:val="1F497D" w:themeColor="text2"/>
                <w:sz w:val="18"/>
                <w:szCs w:val="22"/>
              </w:rPr>
            </w:pPr>
            <w:r w:rsidRPr="005F24EA">
              <w:rPr>
                <w:color w:val="1F497D" w:themeColor="text2"/>
                <w:sz w:val="18"/>
                <w:szCs w:val="22"/>
              </w:rPr>
              <w:t>Other Use Cases (1 tdoc)</w:t>
            </w:r>
          </w:p>
        </w:tc>
      </w:tr>
      <w:tr w:rsidR="00CF5CD9" w:rsidRPr="005F24EA" w14:paraId="78D65D17" w14:textId="77777777" w:rsidTr="003D145A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FF6D4F" w14:textId="77777777" w:rsidR="00CF5CD9" w:rsidRPr="005F24EA" w:rsidRDefault="00CF5CD9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1149FD" w14:textId="6888C21A" w:rsidR="00CF5CD9" w:rsidRPr="005F24EA" w:rsidRDefault="00D11D72" w:rsidP="00CF5CD9">
            <w:pPr>
              <w:snapToGrid w:val="0"/>
              <w:spacing w:after="0" w:line="240" w:lineRule="auto"/>
            </w:pPr>
            <w:hyperlink r:id="rId413" w:history="1">
              <w:r w:rsidRPr="005F24EA">
                <w:rPr>
                  <w:rStyle w:val="Hyperlink"/>
                  <w:rFonts w:cs="Arial"/>
                </w:rPr>
                <w:t>S1-250051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504407" w14:textId="77777777" w:rsidR="00CF5CD9" w:rsidRPr="005F24EA" w:rsidRDefault="00CF5CD9" w:rsidP="00CF5CD9">
            <w:pPr>
              <w:snapToGrid w:val="0"/>
              <w:spacing w:after="0" w:line="240" w:lineRule="auto"/>
            </w:pPr>
            <w:r w:rsidRPr="005F24EA">
              <w:t>IPLOOK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4EA792" w14:textId="77777777" w:rsidR="00CF5CD9" w:rsidRPr="005F24EA" w:rsidRDefault="00CF5CD9" w:rsidP="00CF5CD9">
            <w:pPr>
              <w:snapToGrid w:val="0"/>
              <w:spacing w:after="0" w:line="240" w:lineRule="auto"/>
            </w:pPr>
            <w:r w:rsidRPr="005F24EA">
              <w:t>22.870 Pseudo-CR on Use Case on Collecting data from Smart Greenhouse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7F5C97" w14:textId="13B49AB7" w:rsidR="00CF5CD9" w:rsidRPr="005F24EA" w:rsidRDefault="00C66390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0FCA73" w14:textId="77777777" w:rsidR="00CF5CD9" w:rsidRPr="005F24EA" w:rsidRDefault="00CF5CD9" w:rsidP="00CF5CD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F5CD9" w:rsidRPr="005F24EA" w14:paraId="57F8BA37" w14:textId="77777777" w:rsidTr="00C25680">
        <w:tblPrEx>
          <w:tblLook w:val="04A0" w:firstRow="1" w:lastRow="0" w:firstColumn="1" w:lastColumn="0" w:noHBand="0" w:noVBand="1"/>
        </w:tblPrEx>
        <w:trPr>
          <w:trHeight w:val="250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/>
          </w:tcPr>
          <w:p w14:paraId="23CF04D2" w14:textId="5683F91E" w:rsidR="00CF5CD9" w:rsidRPr="005F24EA" w:rsidRDefault="00CF5CD9" w:rsidP="00CF5CD9">
            <w:pPr>
              <w:pStyle w:val="Heading8"/>
              <w:jc w:val="left"/>
              <w:rPr>
                <w:color w:val="1F497D" w:themeColor="text2"/>
                <w:sz w:val="18"/>
                <w:szCs w:val="22"/>
              </w:rPr>
            </w:pPr>
            <w:r w:rsidRPr="005F24EA">
              <w:rPr>
                <w:color w:val="1F497D" w:themeColor="text2"/>
                <w:sz w:val="18"/>
                <w:szCs w:val="22"/>
              </w:rPr>
              <w:t>Former Use Cases (3 tdocs)</w:t>
            </w:r>
          </w:p>
        </w:tc>
      </w:tr>
      <w:tr w:rsidR="00CF5CD9" w:rsidRPr="005F24EA" w14:paraId="11403658" w14:textId="77777777" w:rsidTr="00C25680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0CA638" w14:textId="77777777" w:rsidR="00CF5CD9" w:rsidRPr="005F24EA" w:rsidRDefault="00CF5CD9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51B52C" w14:textId="3811F780" w:rsidR="00CF5CD9" w:rsidRPr="005F24EA" w:rsidRDefault="00D11D72" w:rsidP="00CF5CD9">
            <w:pPr>
              <w:snapToGrid w:val="0"/>
              <w:spacing w:after="0" w:line="240" w:lineRule="auto"/>
            </w:pPr>
            <w:hyperlink r:id="rId414" w:history="1">
              <w:r w:rsidRPr="005F24EA">
                <w:rPr>
                  <w:rStyle w:val="Hyperlink"/>
                  <w:rFonts w:cs="Arial"/>
                </w:rPr>
                <w:t>S1-250081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A01201" w14:textId="77777777" w:rsidR="00CF5CD9" w:rsidRPr="005F24EA" w:rsidRDefault="00CF5CD9" w:rsidP="00CF5CD9">
            <w:pPr>
              <w:snapToGrid w:val="0"/>
              <w:spacing w:after="0" w:line="240" w:lineRule="auto"/>
            </w:pPr>
            <w:r w:rsidRPr="005F24EA">
              <w:t>Rakuten Mobile, NIST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DF92F8" w14:textId="77777777" w:rsidR="00CF5CD9" w:rsidRPr="005F24EA" w:rsidRDefault="00CF5CD9" w:rsidP="00CF5CD9">
            <w:pPr>
              <w:snapToGrid w:val="0"/>
              <w:spacing w:after="0" w:line="240" w:lineRule="auto"/>
            </w:pPr>
            <w:r w:rsidRPr="005F24EA">
              <w:t>Update to use case on Optimizing 6G Infrastructure Utilization via Resource Exposure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160F6F" w14:textId="4535D871" w:rsidR="00CF5CD9" w:rsidRPr="005F24EA" w:rsidRDefault="00CF5CD9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F24EA">
              <w:rPr>
                <w:rFonts w:eastAsia="Times New Roman" w:cs="Arial"/>
                <w:szCs w:val="18"/>
                <w:lang w:eastAsia="ar-SA"/>
              </w:rPr>
              <w:t xml:space="preserve">Revised to </w:t>
            </w:r>
            <w:hyperlink r:id="rId415" w:history="1">
              <w:r w:rsidR="00D11D72" w:rsidRPr="005F24EA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S1-250327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5AD8E9" w14:textId="77777777" w:rsidR="00CF5CD9" w:rsidRPr="005F24EA" w:rsidRDefault="00CF5CD9" w:rsidP="00CF5CD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F5CD9" w:rsidRPr="005F24EA" w14:paraId="14206DC7" w14:textId="77777777" w:rsidTr="0075253B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717D52" w14:textId="77777777" w:rsidR="00CF5CD9" w:rsidRPr="005F24EA" w:rsidRDefault="00CF5CD9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E1AB34" w14:textId="7F15D28A" w:rsidR="00CF5CD9" w:rsidRPr="005F24EA" w:rsidRDefault="00D11D72" w:rsidP="00CF5CD9">
            <w:pPr>
              <w:snapToGrid w:val="0"/>
              <w:spacing w:after="0" w:line="240" w:lineRule="auto"/>
            </w:pPr>
            <w:hyperlink r:id="rId416" w:history="1">
              <w:r w:rsidRPr="005F24EA">
                <w:rPr>
                  <w:rStyle w:val="Hyperlink"/>
                  <w:rFonts w:cs="Arial"/>
                </w:rPr>
                <w:t>S1-250327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719964" w14:textId="77777777" w:rsidR="00CF5CD9" w:rsidRPr="005F24EA" w:rsidRDefault="00CF5CD9" w:rsidP="00CF5CD9">
            <w:pPr>
              <w:snapToGrid w:val="0"/>
              <w:spacing w:after="0" w:line="240" w:lineRule="auto"/>
            </w:pPr>
            <w:r w:rsidRPr="005F24EA">
              <w:t>Rakuten Mobile, NIST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1697AC" w14:textId="77777777" w:rsidR="00CF5CD9" w:rsidRPr="005F24EA" w:rsidRDefault="00CF5CD9" w:rsidP="00CF5CD9">
            <w:pPr>
              <w:snapToGrid w:val="0"/>
              <w:spacing w:after="0" w:line="240" w:lineRule="auto"/>
            </w:pPr>
            <w:r w:rsidRPr="005F24EA">
              <w:t>Update to use case on Optimizing 6G Infrastructure Utilization via Resource Exposure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C5958C" w14:textId="7CE88845" w:rsidR="00CF5CD9" w:rsidRPr="005F24EA" w:rsidRDefault="00C66390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Revised in </w:t>
            </w:r>
            <w:hyperlink r:id="rId417" w:history="1">
              <w:r w:rsidR="0075253B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S1-250745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07038F" w14:textId="5C920196" w:rsidR="00CF5CD9" w:rsidRPr="005F24EA" w:rsidRDefault="00CF5CD9" w:rsidP="00CF5CD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418" w:history="1">
              <w:r w:rsidR="00D11D72" w:rsidRPr="005F24EA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S1-250081</w:t>
              </w:r>
            </w:hyperlink>
            <w:r w:rsidRPr="005F24EA">
              <w:rPr>
                <w:rFonts w:eastAsia="Arial Unicode MS" w:cs="Arial"/>
                <w:szCs w:val="18"/>
                <w:lang w:eastAsia="ar-SA"/>
              </w:rPr>
              <w:t>.</w:t>
            </w:r>
          </w:p>
        </w:tc>
      </w:tr>
      <w:tr w:rsidR="0075253B" w:rsidRPr="005F24EA" w14:paraId="4353BCB3" w14:textId="77777777" w:rsidTr="00201881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A00"/>
          </w:tcPr>
          <w:p w14:paraId="54384D1B" w14:textId="77777777" w:rsidR="0075253B" w:rsidRPr="005F24EA" w:rsidRDefault="0075253B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A00"/>
          </w:tcPr>
          <w:p w14:paraId="0EF2E04D" w14:textId="24113033" w:rsidR="0075253B" w:rsidRPr="005F24EA" w:rsidRDefault="0075253B" w:rsidP="00EA284F">
            <w:pPr>
              <w:snapToGrid w:val="0"/>
              <w:spacing w:after="0" w:line="240" w:lineRule="auto"/>
            </w:pPr>
            <w:hyperlink r:id="rId419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S1-250745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A00"/>
          </w:tcPr>
          <w:p w14:paraId="16939522" w14:textId="77777777" w:rsidR="0075253B" w:rsidRPr="005F24EA" w:rsidRDefault="0075253B" w:rsidP="00EA284F">
            <w:pPr>
              <w:snapToGrid w:val="0"/>
              <w:spacing w:after="0" w:line="240" w:lineRule="auto"/>
            </w:pPr>
            <w:r w:rsidRPr="005F24EA">
              <w:t>Rakuten Mobile, NIST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A00"/>
          </w:tcPr>
          <w:p w14:paraId="36CD04CE" w14:textId="77777777" w:rsidR="0075253B" w:rsidRPr="005F24EA" w:rsidRDefault="0075253B" w:rsidP="00EA284F">
            <w:pPr>
              <w:snapToGrid w:val="0"/>
              <w:spacing w:after="0" w:line="240" w:lineRule="auto"/>
            </w:pPr>
            <w:r w:rsidRPr="005F24EA">
              <w:t>Update to use case on Optimizing 6G Infrastructure Utilization via Resource Exposure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A00"/>
          </w:tcPr>
          <w:p w14:paraId="723E294D" w14:textId="35E65100" w:rsidR="0075253B" w:rsidRPr="005F24EA" w:rsidRDefault="00C43CBD" w:rsidP="00EA28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A00"/>
          </w:tcPr>
          <w:p w14:paraId="24B6C9AB" w14:textId="77777777" w:rsidR="0075253B" w:rsidRDefault="0075253B" w:rsidP="00EA284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420" w:history="1">
              <w:r w:rsidRPr="005F24EA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S1-250081</w:t>
              </w:r>
            </w:hyperlink>
            <w:r w:rsidRPr="005F24EA">
              <w:rPr>
                <w:rFonts w:eastAsia="Arial Unicode MS" w:cs="Arial"/>
                <w:szCs w:val="18"/>
                <w:lang w:eastAsia="ar-SA"/>
              </w:rPr>
              <w:t>.</w:t>
            </w:r>
          </w:p>
          <w:p w14:paraId="55C36057" w14:textId="52A940B5" w:rsidR="0075253B" w:rsidRPr="005F24EA" w:rsidRDefault="0075253B" w:rsidP="00EA284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421" w:history="1">
              <w:r w:rsidRPr="005F24EA">
                <w:rPr>
                  <w:rStyle w:val="Hyperlink"/>
                  <w:rFonts w:cs="Arial"/>
                </w:rPr>
                <w:t>S1-250327</w:t>
              </w:r>
            </w:hyperlink>
          </w:p>
        </w:tc>
      </w:tr>
      <w:tr w:rsidR="00CF5CD9" w:rsidRPr="005F24EA" w14:paraId="61176298" w14:textId="77777777" w:rsidTr="00C25680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202331" w14:textId="77777777" w:rsidR="00CF5CD9" w:rsidRPr="005F24EA" w:rsidRDefault="00CF5CD9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F2D59B" w14:textId="77A57FDF" w:rsidR="00CF5CD9" w:rsidRPr="005F24EA" w:rsidRDefault="00D11D72" w:rsidP="00CF5CD9">
            <w:pPr>
              <w:snapToGrid w:val="0"/>
              <w:spacing w:after="0" w:line="240" w:lineRule="auto"/>
            </w:pPr>
            <w:hyperlink r:id="rId422" w:history="1">
              <w:r w:rsidRPr="005F24EA">
                <w:rPr>
                  <w:rStyle w:val="Hyperlink"/>
                  <w:rFonts w:cs="Arial"/>
                </w:rPr>
                <w:t>S1-250283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F98E1A" w14:textId="77777777" w:rsidR="00CF5CD9" w:rsidRPr="005F24EA" w:rsidRDefault="00CF5CD9" w:rsidP="00CF5CD9">
            <w:pPr>
              <w:snapToGrid w:val="0"/>
              <w:spacing w:after="0" w:line="240" w:lineRule="auto"/>
            </w:pPr>
            <w:r w:rsidRPr="005F24EA"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CD3969" w14:textId="77777777" w:rsidR="00CF5CD9" w:rsidRPr="005F24EA" w:rsidRDefault="00CF5CD9" w:rsidP="00CF5CD9">
            <w:pPr>
              <w:snapToGrid w:val="0"/>
              <w:spacing w:after="0" w:line="240" w:lineRule="auto"/>
            </w:pPr>
            <w:r w:rsidRPr="005F24EA">
              <w:t>Update of use case on Optimising 6G Infrastructure Utilization via Resource Exposure in 6G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20534E" w14:textId="1698454D" w:rsidR="00CF5CD9" w:rsidRPr="005F24EA" w:rsidRDefault="00CF5CD9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F24EA">
              <w:rPr>
                <w:rFonts w:eastAsia="Times New Roman" w:cs="Arial"/>
                <w:szCs w:val="18"/>
                <w:lang w:eastAsia="ar-SA"/>
              </w:rPr>
              <w:t xml:space="preserve">Merged into </w:t>
            </w:r>
            <w:hyperlink r:id="rId423" w:history="1">
              <w:r w:rsidR="00D11D72" w:rsidRPr="005F24EA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S1-250327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2888DD" w14:textId="77777777" w:rsidR="00CF5CD9" w:rsidRPr="005F24EA" w:rsidRDefault="00CF5CD9" w:rsidP="00CF5CD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F5CD9" w:rsidRPr="005F24EA" w14:paraId="648A3A7E" w14:textId="77777777" w:rsidTr="00C25680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E5907" w14:textId="77777777" w:rsidR="00CF5CD9" w:rsidRPr="005F24EA" w:rsidRDefault="00CF5CD9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A4C64" w14:textId="07C6EB27" w:rsidR="00CF5CD9" w:rsidRPr="005F24EA" w:rsidRDefault="00D11D72" w:rsidP="00CF5CD9">
            <w:pPr>
              <w:snapToGrid w:val="0"/>
              <w:spacing w:after="0" w:line="240" w:lineRule="auto"/>
            </w:pPr>
            <w:hyperlink r:id="rId424" w:history="1">
              <w:r w:rsidRPr="005F24EA">
                <w:rPr>
                  <w:rStyle w:val="Hyperlink"/>
                  <w:rFonts w:cs="Arial"/>
                </w:rPr>
                <w:t>S1-250166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172EB" w14:textId="77777777" w:rsidR="00CF5CD9" w:rsidRPr="005F24EA" w:rsidRDefault="00CF5CD9" w:rsidP="00CF5CD9">
            <w:pPr>
              <w:snapToGrid w:val="0"/>
              <w:spacing w:after="0" w:line="240" w:lineRule="auto"/>
            </w:pPr>
            <w:r w:rsidRPr="005F24EA">
              <w:t>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26C00" w14:textId="77777777" w:rsidR="00CF5CD9" w:rsidRPr="005F24EA" w:rsidRDefault="00CF5CD9" w:rsidP="00CF5CD9">
            <w:pPr>
              <w:snapToGrid w:val="0"/>
              <w:spacing w:after="0" w:line="240" w:lineRule="auto"/>
            </w:pPr>
            <w:r w:rsidRPr="005F24EA">
              <w:t>Update on W.2 Use Case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6128B" w14:textId="6509A683" w:rsidR="00CF5CD9" w:rsidRPr="005F24EA" w:rsidRDefault="009C3F93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Not treated in this session (treated in 8.1.8)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23077" w14:textId="77777777" w:rsidR="00CF5CD9" w:rsidRPr="005F24EA" w:rsidRDefault="00CF5CD9" w:rsidP="00CF5CD9">
            <w:pPr>
              <w:spacing w:after="0" w:line="240" w:lineRule="auto"/>
              <w:rPr>
                <w:rFonts w:eastAsia="Arial Unicode MS" w:cs="Arial"/>
                <w:i/>
                <w:iCs/>
                <w:szCs w:val="18"/>
                <w:lang w:eastAsia="ar-SA"/>
              </w:rPr>
            </w:pPr>
            <w:r w:rsidRPr="005F24EA">
              <w:rPr>
                <w:rFonts w:eastAsia="Arial Unicode MS" w:cs="Arial"/>
                <w:i/>
                <w:iCs/>
                <w:szCs w:val="18"/>
                <w:lang w:eastAsia="zh-CN"/>
              </w:rPr>
              <w:t>Moved from 8.1.8</w:t>
            </w:r>
          </w:p>
        </w:tc>
      </w:tr>
      <w:tr w:rsidR="00CF5CD9" w:rsidRPr="005F24EA" w14:paraId="72A59218" w14:textId="77777777" w:rsidTr="00C25680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2D7F4" w14:textId="77777777" w:rsidR="00CF5CD9" w:rsidRPr="005F24EA" w:rsidRDefault="00CF5CD9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24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37FDB" w14:textId="795A655B" w:rsidR="00CF5CD9" w:rsidRPr="005F24EA" w:rsidRDefault="00D11D72" w:rsidP="00CF5CD9">
            <w:pPr>
              <w:snapToGrid w:val="0"/>
              <w:spacing w:after="0" w:line="240" w:lineRule="auto"/>
            </w:pPr>
            <w:hyperlink r:id="rId425" w:history="1">
              <w:r w:rsidRPr="005F24EA">
                <w:rPr>
                  <w:rStyle w:val="Hyperlink"/>
                  <w:rFonts w:cs="Arial"/>
                </w:rPr>
                <w:t>S1-250307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CFB0E" w14:textId="77777777" w:rsidR="00CF5CD9" w:rsidRPr="005F24EA" w:rsidRDefault="00CF5CD9" w:rsidP="00CF5CD9">
            <w:pPr>
              <w:snapToGrid w:val="0"/>
              <w:spacing w:after="0" w:line="240" w:lineRule="auto"/>
            </w:pPr>
            <w:r w:rsidRPr="005F24EA">
              <w:t xml:space="preserve">Philips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823B9" w14:textId="77777777" w:rsidR="00CF5CD9" w:rsidRPr="005F24EA" w:rsidRDefault="00CF5CD9" w:rsidP="00CF5CD9">
            <w:pPr>
              <w:snapToGrid w:val="0"/>
              <w:spacing w:after="0" w:line="240" w:lineRule="auto"/>
            </w:pPr>
            <w:r w:rsidRPr="005F24EA">
              <w:t>Update use case W.2 with resource scheduling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F4FAB" w14:textId="3EBE27DC" w:rsidR="00CF5CD9" w:rsidRPr="005F24EA" w:rsidRDefault="009C3F93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Not treated in this session (treated in 8.1.8)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01654" w14:textId="77777777" w:rsidR="00CF5CD9" w:rsidRPr="005F24EA" w:rsidRDefault="00CF5CD9" w:rsidP="00CF5CD9">
            <w:pPr>
              <w:spacing w:after="0" w:line="240" w:lineRule="auto"/>
              <w:rPr>
                <w:rFonts w:eastAsia="Arial Unicode MS" w:cs="Arial"/>
                <w:szCs w:val="18"/>
                <w:lang w:eastAsia="zh-CN"/>
              </w:rPr>
            </w:pPr>
            <w:r w:rsidRPr="005F24EA">
              <w:rPr>
                <w:rFonts w:eastAsia="Arial Unicode MS" w:cs="Arial"/>
                <w:i/>
                <w:iCs/>
                <w:szCs w:val="18"/>
                <w:lang w:eastAsia="zh-CN"/>
              </w:rPr>
              <w:t>Moved from 8.1.8</w:t>
            </w:r>
          </w:p>
        </w:tc>
      </w:tr>
      <w:tr w:rsidR="00CF5CD9" w:rsidRPr="005F24EA" w14:paraId="3D3C24DA" w14:textId="77777777" w:rsidTr="00C25680">
        <w:trPr>
          <w:trHeight w:val="141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E7DDAB4" w14:textId="77777777" w:rsidR="00CF5CD9" w:rsidRPr="005F24EA" w:rsidRDefault="00CF5CD9" w:rsidP="00CF5CD9">
            <w:pPr>
              <w:pStyle w:val="Heading1"/>
            </w:pPr>
            <w:bookmarkStart w:id="7" w:name="_Hlk150412794"/>
            <w:r w:rsidRPr="005F24EA">
              <w:t>Tdoc numbers NOT allocated during drafting session (admin purposes only)</w:t>
            </w:r>
          </w:p>
        </w:tc>
      </w:tr>
      <w:tr w:rsidR="00CF5CD9" w:rsidRPr="005F24EA" w14:paraId="2CE5B4F2" w14:textId="77777777" w:rsidTr="00C2568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E839B" w14:textId="77777777" w:rsidR="00CF5CD9" w:rsidRPr="005F24EA" w:rsidRDefault="00CF5CD9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BA4EF" w14:textId="0E55478C" w:rsidR="00CF5CD9" w:rsidRPr="005F24EA" w:rsidRDefault="00201881" w:rsidP="00CF5CD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26" w:history="1">
              <w:r>
                <w:rPr>
                  <w:rStyle w:val="Hyperlink"/>
                </w:rPr>
                <w:t>S1-250794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30D36" w14:textId="77777777" w:rsidR="00CF5CD9" w:rsidRPr="005F24EA" w:rsidRDefault="00CF5CD9" w:rsidP="00CF5CD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EA6CA" w14:textId="77777777" w:rsidR="00CF5CD9" w:rsidRPr="005F24EA" w:rsidRDefault="00CF5CD9" w:rsidP="00CF5CD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14284" w14:textId="77777777" w:rsidR="00CF5CD9" w:rsidRPr="005F24EA" w:rsidRDefault="00CF5CD9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17F19" w14:textId="77777777" w:rsidR="00CF5CD9" w:rsidRPr="005F24EA" w:rsidRDefault="00CF5CD9" w:rsidP="00CF5CD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F5CD9" w:rsidRPr="005F24EA" w14:paraId="6017B006" w14:textId="77777777" w:rsidTr="00C2568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B6E6D" w14:textId="77777777" w:rsidR="00CF5CD9" w:rsidRPr="005F24EA" w:rsidRDefault="00CF5CD9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7FC26" w14:textId="1F8C390D" w:rsidR="00CF5CD9" w:rsidRPr="005F24EA" w:rsidRDefault="00201881" w:rsidP="00CF5CD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27" w:history="1">
              <w:r>
                <w:rPr>
                  <w:rStyle w:val="Hyperlink"/>
                  <w:rFonts w:eastAsia="Times New Roman"/>
                  <w:szCs w:val="18"/>
                  <w:lang w:eastAsia="ar-SA"/>
                </w:rPr>
                <w:t>S1-250795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1329D" w14:textId="77777777" w:rsidR="00CF5CD9" w:rsidRPr="005F24EA" w:rsidRDefault="00CF5CD9" w:rsidP="00CF5CD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FB80F" w14:textId="77777777" w:rsidR="00CF5CD9" w:rsidRPr="005F24EA" w:rsidRDefault="00CF5CD9" w:rsidP="00CF5CD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4D737" w14:textId="77777777" w:rsidR="00CF5CD9" w:rsidRPr="005F24EA" w:rsidRDefault="00CF5CD9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1228F" w14:textId="77777777" w:rsidR="00CF5CD9" w:rsidRPr="005F24EA" w:rsidRDefault="00CF5CD9" w:rsidP="00CF5CD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F5CD9" w:rsidRPr="005F24EA" w14:paraId="69B68A41" w14:textId="77777777" w:rsidTr="00C2568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8BB7D" w14:textId="77777777" w:rsidR="00CF5CD9" w:rsidRPr="005F24EA" w:rsidRDefault="00CF5CD9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D4DB4" w14:textId="3083AF39" w:rsidR="00CF5CD9" w:rsidRPr="005F24EA" w:rsidRDefault="00201881" w:rsidP="00CF5CD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28" w:history="1">
              <w:r>
                <w:rPr>
                  <w:rStyle w:val="Hyperlink"/>
                  <w:rFonts w:eastAsia="Times New Roman"/>
                  <w:szCs w:val="18"/>
                  <w:lang w:eastAsia="ar-SA"/>
                </w:rPr>
                <w:t>S1-250796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ABB12" w14:textId="77777777" w:rsidR="00CF5CD9" w:rsidRPr="005F24EA" w:rsidRDefault="00CF5CD9" w:rsidP="00CF5CD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782B9" w14:textId="77777777" w:rsidR="00CF5CD9" w:rsidRPr="005F24EA" w:rsidRDefault="00CF5CD9" w:rsidP="00CF5CD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EBD50" w14:textId="77777777" w:rsidR="00CF5CD9" w:rsidRPr="005F24EA" w:rsidRDefault="00CF5CD9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17231" w14:textId="77777777" w:rsidR="00CF5CD9" w:rsidRPr="005F24EA" w:rsidRDefault="00CF5CD9" w:rsidP="00CF5CD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F5CD9" w:rsidRPr="005F24EA" w14:paraId="6FBDD7B2" w14:textId="77777777" w:rsidTr="00C2568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2D242" w14:textId="77777777" w:rsidR="00CF5CD9" w:rsidRPr="005F24EA" w:rsidRDefault="00CF5CD9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8DE02" w14:textId="294DB21E" w:rsidR="00CF5CD9" w:rsidRPr="005F24EA" w:rsidRDefault="00201881" w:rsidP="00CF5CD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29" w:history="1">
              <w:r>
                <w:rPr>
                  <w:rStyle w:val="Hyperlink"/>
                  <w:rFonts w:eastAsia="Times New Roman"/>
                  <w:szCs w:val="18"/>
                  <w:lang w:eastAsia="ar-SA"/>
                </w:rPr>
                <w:t>S1-250797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9B6C4" w14:textId="77777777" w:rsidR="00CF5CD9" w:rsidRPr="005F24EA" w:rsidRDefault="00CF5CD9" w:rsidP="00CF5CD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52DFC" w14:textId="77777777" w:rsidR="00CF5CD9" w:rsidRPr="005F24EA" w:rsidRDefault="00CF5CD9" w:rsidP="00CF5CD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1D98A" w14:textId="77777777" w:rsidR="00CF5CD9" w:rsidRPr="005F24EA" w:rsidRDefault="00CF5CD9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3576D" w14:textId="77777777" w:rsidR="00CF5CD9" w:rsidRPr="005F24EA" w:rsidRDefault="00CF5CD9" w:rsidP="00CF5CD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F5CD9" w:rsidRPr="005F24EA" w14:paraId="6C372AE3" w14:textId="77777777" w:rsidTr="00C2568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8C578" w14:textId="77777777" w:rsidR="00CF5CD9" w:rsidRPr="005F24EA" w:rsidRDefault="00CF5CD9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C6589" w14:textId="7CFE3B42" w:rsidR="00CF5CD9" w:rsidRPr="005F24EA" w:rsidRDefault="00201881" w:rsidP="00CF5CD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30" w:history="1">
              <w:r>
                <w:rPr>
                  <w:rStyle w:val="Hyperlink"/>
                  <w:rFonts w:eastAsia="Times New Roman"/>
                  <w:szCs w:val="18"/>
                  <w:lang w:eastAsia="ar-SA"/>
                </w:rPr>
                <w:t>S1-250798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0038D" w14:textId="77777777" w:rsidR="00CF5CD9" w:rsidRPr="005F24EA" w:rsidRDefault="00CF5CD9" w:rsidP="00CF5CD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4F657" w14:textId="77777777" w:rsidR="00CF5CD9" w:rsidRPr="005F24EA" w:rsidRDefault="00CF5CD9" w:rsidP="00CF5CD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B3156" w14:textId="77777777" w:rsidR="00CF5CD9" w:rsidRPr="005F24EA" w:rsidRDefault="00CF5CD9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07FE4" w14:textId="77777777" w:rsidR="00CF5CD9" w:rsidRPr="005F24EA" w:rsidRDefault="00CF5CD9" w:rsidP="00CF5CD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F5CD9" w:rsidRPr="005F24EA" w14:paraId="5C3C8208" w14:textId="77777777" w:rsidTr="00C2568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5373C" w14:textId="77777777" w:rsidR="00CF5CD9" w:rsidRPr="005F24EA" w:rsidRDefault="00CF5CD9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4BA81" w14:textId="6A598737" w:rsidR="00CF5CD9" w:rsidRPr="005F24EA" w:rsidRDefault="00D11D72" w:rsidP="00CF5CD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31" w:history="1">
              <w:r w:rsidRPr="005F24EA">
                <w:rPr>
                  <w:rStyle w:val="Hyperlink"/>
                  <w:rFonts w:eastAsia="Times New Roman"/>
                  <w:szCs w:val="18"/>
                  <w:lang w:eastAsia="ar-SA"/>
                </w:rPr>
                <w:t>S1-250799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3F287" w14:textId="77777777" w:rsidR="00CF5CD9" w:rsidRPr="005F24EA" w:rsidRDefault="00CF5CD9" w:rsidP="00CF5CD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C1511" w14:textId="77777777" w:rsidR="00CF5CD9" w:rsidRPr="005F24EA" w:rsidRDefault="00CF5CD9" w:rsidP="00CF5CD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0CF7F" w14:textId="77777777" w:rsidR="00CF5CD9" w:rsidRPr="005F24EA" w:rsidRDefault="00CF5CD9" w:rsidP="00CF5C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4F5F5" w14:textId="77777777" w:rsidR="00CF5CD9" w:rsidRPr="005F24EA" w:rsidRDefault="00CF5CD9" w:rsidP="00CF5CD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F5CD9" w:rsidRPr="005F24EA" w14:paraId="1D2E408A" w14:textId="77777777" w:rsidTr="00C25680">
        <w:trPr>
          <w:trHeight w:val="141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855586E" w14:textId="77777777" w:rsidR="00CF5CD9" w:rsidRPr="005F24EA" w:rsidRDefault="00CF5CD9" w:rsidP="00CF5CD9">
            <w:pPr>
              <w:pStyle w:val="Heading1"/>
            </w:pPr>
            <w:r w:rsidRPr="005F24EA">
              <w:t>Summary of drafting session</w:t>
            </w:r>
          </w:p>
        </w:tc>
      </w:tr>
      <w:tr w:rsidR="00CF5CD9" w:rsidRPr="005F24EA" w14:paraId="52B755ED" w14:textId="77777777" w:rsidTr="00C25680">
        <w:trPr>
          <w:trHeight w:val="141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26EBA0A" w14:textId="77777777" w:rsidR="00CF5CD9" w:rsidRPr="005F24EA" w:rsidRDefault="00CF5CD9" w:rsidP="00CF5CD9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14:paraId="3CE3C52F" w14:textId="2E112941" w:rsidR="00CF5CD9" w:rsidRPr="005F24EA" w:rsidRDefault="00CF5CD9" w:rsidP="00CF5CD9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5F24EA">
              <w:rPr>
                <w:rFonts w:eastAsia="Arial Unicode MS" w:cs="Arial"/>
                <w:i/>
                <w:szCs w:val="18"/>
              </w:rPr>
              <w:t>Highlight the following items:</w:t>
            </w:r>
          </w:p>
          <w:p w14:paraId="091074B8" w14:textId="51DBBBC8" w:rsidR="00CF5CD9" w:rsidRPr="005F24EA" w:rsidRDefault="00CF5CD9" w:rsidP="00CF5CD9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5F24EA"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  <w:r w:rsidR="002342E0">
              <w:rPr>
                <w:rFonts w:eastAsia="Arial Unicode MS" w:cs="Arial"/>
                <w:i/>
                <w:szCs w:val="18"/>
                <w:lang w:eastAsia="ko-KR"/>
              </w:rPr>
              <w:t>Agreed AI agent definition</w:t>
            </w:r>
          </w:p>
          <w:p w14:paraId="575A65BF" w14:textId="0472B916" w:rsidR="00CF5CD9" w:rsidRDefault="002342E0" w:rsidP="00CF5CD9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2 new use cases on AI model training service and e2e AI for connected cars</w:t>
            </w:r>
          </w:p>
          <w:p w14:paraId="08C9A1C0" w14:textId="4979D3B5" w:rsidR="002342E0" w:rsidRPr="005F24EA" w:rsidRDefault="002342E0" w:rsidP="00CF5CD9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lastRenderedPageBreak/>
              <w:t xml:space="preserve">Update to existing use case on </w:t>
            </w:r>
            <w:r w:rsidRPr="002342E0">
              <w:rPr>
                <w:rFonts w:eastAsia="Arial Unicode MS" w:cs="Arial"/>
                <w:i/>
                <w:szCs w:val="18"/>
              </w:rPr>
              <w:t>Optimizing 6G Infrastructure Utilization via Resource Exposure</w:t>
            </w:r>
          </w:p>
          <w:p w14:paraId="41FE455A" w14:textId="77777777" w:rsidR="00CF5CD9" w:rsidRPr="005F24EA" w:rsidRDefault="00CF5CD9" w:rsidP="00CF5CD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bookmarkEnd w:id="7"/>
      <w:tr w:rsidR="00CF5CD9" w:rsidRPr="005F24EA" w14:paraId="60D8C822" w14:textId="77777777" w:rsidTr="00C25680">
        <w:trPr>
          <w:trHeight w:val="141"/>
        </w:trPr>
        <w:tc>
          <w:tcPr>
            <w:tcW w:w="14426" w:type="dxa"/>
            <w:gridSpan w:val="7"/>
            <w:shd w:val="clear" w:color="auto" w:fill="F2F2F2"/>
          </w:tcPr>
          <w:p w14:paraId="5E6842D5" w14:textId="77777777" w:rsidR="00CF5CD9" w:rsidRPr="005F24EA" w:rsidRDefault="00CF5CD9" w:rsidP="00CF5CD9">
            <w:pPr>
              <w:pStyle w:val="Heading1"/>
            </w:pPr>
            <w:r w:rsidRPr="005F24EA">
              <w:lastRenderedPageBreak/>
              <w:t>Close</w:t>
            </w:r>
          </w:p>
        </w:tc>
      </w:tr>
    </w:tbl>
    <w:p w14:paraId="2ECE7086" w14:textId="77777777" w:rsidR="007F07EB" w:rsidRPr="005F24EA" w:rsidRDefault="007F07EB" w:rsidP="002567A9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RPr="005F24EA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0FBC7" w14:textId="77777777" w:rsidR="00CD7CB5" w:rsidRDefault="00CD7CB5" w:rsidP="002E015E">
      <w:pPr>
        <w:spacing w:after="0" w:line="240" w:lineRule="auto"/>
      </w:pPr>
      <w:r>
        <w:separator/>
      </w:r>
    </w:p>
  </w:endnote>
  <w:endnote w:type="continuationSeparator" w:id="0">
    <w:p w14:paraId="15CE8994" w14:textId="77777777" w:rsidR="00CD7CB5" w:rsidRDefault="00CD7CB5" w:rsidP="002E015E">
      <w:pPr>
        <w:spacing w:after="0" w:line="240" w:lineRule="auto"/>
      </w:pPr>
      <w:r>
        <w:continuationSeparator/>
      </w:r>
    </w:p>
  </w:endnote>
  <w:endnote w:type="continuationNotice" w:id="1">
    <w:p w14:paraId="79B4F94F" w14:textId="77777777" w:rsidR="00CD7CB5" w:rsidRDefault="00CD7CB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panose1 w:val="020B0604020202020204"/>
    <w:charset w:val="00"/>
    <w:family w:val="roman"/>
    <w:pitch w:val="default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panose1 w:val="020B0604020202020204"/>
    <w:charset w:val="00"/>
    <w:family w:val="auto"/>
    <w:pitch w:val="variable"/>
    <w:sig w:usb0="00000003" w:usb1="10008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-Bold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CDE22E" w14:textId="77777777" w:rsidR="00CD7CB5" w:rsidRDefault="00CD7CB5" w:rsidP="002E015E">
      <w:pPr>
        <w:spacing w:after="0" w:line="240" w:lineRule="auto"/>
      </w:pPr>
      <w:r>
        <w:separator/>
      </w:r>
    </w:p>
  </w:footnote>
  <w:footnote w:type="continuationSeparator" w:id="0">
    <w:p w14:paraId="159C4BA2" w14:textId="77777777" w:rsidR="00CD7CB5" w:rsidRDefault="00CD7CB5" w:rsidP="002E015E">
      <w:pPr>
        <w:spacing w:after="0" w:line="240" w:lineRule="auto"/>
      </w:pPr>
      <w:r>
        <w:continuationSeparator/>
      </w:r>
    </w:p>
  </w:footnote>
  <w:footnote w:type="continuationNotice" w:id="1">
    <w:p w14:paraId="46AE5230" w14:textId="77777777" w:rsidR="00CD7CB5" w:rsidRDefault="00CD7CB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8D1AC254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7B4610"/>
    <w:multiLevelType w:val="multilevel"/>
    <w:tmpl w:val="6220F9D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F7703EE"/>
    <w:multiLevelType w:val="hybridMultilevel"/>
    <w:tmpl w:val="FA96E990"/>
    <w:lvl w:ilvl="0" w:tplc="C53C3CE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BB4023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E1644DFC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3" w:tplc="3B6CE7E0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4" w:tplc="01428A5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4750382E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6" w:tplc="C64A7DA0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</w:rPr>
    </w:lvl>
    <w:lvl w:ilvl="7" w:tplc="0114C51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97BA6A2A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9635736">
    <w:abstractNumId w:val="7"/>
    <w:lvlOverride w:ilvl="0">
      <w:startOverride w:val="1"/>
    </w:lvlOverride>
  </w:num>
  <w:num w:numId="2" w16cid:durableId="1947929822">
    <w:abstractNumId w:val="6"/>
  </w:num>
  <w:num w:numId="3" w16cid:durableId="266692642">
    <w:abstractNumId w:val="5"/>
  </w:num>
  <w:num w:numId="4" w16cid:durableId="1866364822">
    <w:abstractNumId w:val="4"/>
  </w:num>
  <w:num w:numId="5" w16cid:durableId="297803226">
    <w:abstractNumId w:val="3"/>
    <w:lvlOverride w:ilvl="0">
      <w:startOverride w:val="1"/>
    </w:lvlOverride>
  </w:num>
  <w:num w:numId="6" w16cid:durableId="175267691">
    <w:abstractNumId w:val="2"/>
    <w:lvlOverride w:ilvl="0">
      <w:startOverride w:val="1"/>
    </w:lvlOverride>
  </w:num>
  <w:num w:numId="7" w16cid:durableId="209658470">
    <w:abstractNumId w:val="1"/>
    <w:lvlOverride w:ilvl="0">
      <w:startOverride w:val="1"/>
    </w:lvlOverride>
  </w:num>
  <w:num w:numId="8" w16cid:durableId="2015718025">
    <w:abstractNumId w:val="0"/>
    <w:lvlOverride w:ilvl="0">
      <w:startOverride w:val="1"/>
    </w:lvlOverride>
  </w:num>
  <w:num w:numId="9" w16cid:durableId="418059913">
    <w:abstractNumId w:val="15"/>
  </w:num>
  <w:num w:numId="10" w16cid:durableId="1627812833">
    <w:abstractNumId w:val="13"/>
  </w:num>
  <w:num w:numId="11" w16cid:durableId="467746157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75847885">
    <w:abstractNumId w:val="8"/>
  </w:num>
  <w:num w:numId="13" w16cid:durableId="5059897">
    <w:abstractNumId w:val="14"/>
  </w:num>
  <w:num w:numId="14" w16cid:durableId="2105490091">
    <w:abstractNumId w:val="17"/>
  </w:num>
  <w:num w:numId="15" w16cid:durableId="1271359355">
    <w:abstractNumId w:val="16"/>
  </w:num>
  <w:num w:numId="16" w16cid:durableId="1584879204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56979163">
    <w:abstractNumId w:val="12"/>
  </w:num>
  <w:num w:numId="18" w16cid:durableId="1388723750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oNotDisplayPageBoundaries/>
  <w:bordersDoNotSurroundHeader/>
  <w:bordersDoNotSurroundFooter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1957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71D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1379"/>
    <w:rsid w:val="000223C7"/>
    <w:rsid w:val="000223E0"/>
    <w:rsid w:val="00022D33"/>
    <w:rsid w:val="00022E51"/>
    <w:rsid w:val="00022E54"/>
    <w:rsid w:val="00023509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1905"/>
    <w:rsid w:val="0003251C"/>
    <w:rsid w:val="00032A12"/>
    <w:rsid w:val="00033433"/>
    <w:rsid w:val="00033B50"/>
    <w:rsid w:val="000343B6"/>
    <w:rsid w:val="000347BA"/>
    <w:rsid w:val="000349E9"/>
    <w:rsid w:val="00034F0A"/>
    <w:rsid w:val="00035640"/>
    <w:rsid w:val="000359E7"/>
    <w:rsid w:val="00035C7A"/>
    <w:rsid w:val="00036259"/>
    <w:rsid w:val="0003685D"/>
    <w:rsid w:val="00036B48"/>
    <w:rsid w:val="00036E12"/>
    <w:rsid w:val="00036EE3"/>
    <w:rsid w:val="0003714E"/>
    <w:rsid w:val="00037820"/>
    <w:rsid w:val="00040380"/>
    <w:rsid w:val="00040564"/>
    <w:rsid w:val="00040EB7"/>
    <w:rsid w:val="00040FF1"/>
    <w:rsid w:val="00041335"/>
    <w:rsid w:val="000415B7"/>
    <w:rsid w:val="000415D9"/>
    <w:rsid w:val="00041D6C"/>
    <w:rsid w:val="000420C7"/>
    <w:rsid w:val="00042B71"/>
    <w:rsid w:val="00042BC1"/>
    <w:rsid w:val="00042C35"/>
    <w:rsid w:val="00042CAC"/>
    <w:rsid w:val="00042F6D"/>
    <w:rsid w:val="00043663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0D6"/>
    <w:rsid w:val="00047871"/>
    <w:rsid w:val="0004788C"/>
    <w:rsid w:val="00050A1F"/>
    <w:rsid w:val="00050F83"/>
    <w:rsid w:val="00052064"/>
    <w:rsid w:val="000527C7"/>
    <w:rsid w:val="00053527"/>
    <w:rsid w:val="00053D74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51"/>
    <w:rsid w:val="000572F5"/>
    <w:rsid w:val="00057842"/>
    <w:rsid w:val="00057B7D"/>
    <w:rsid w:val="00057CD3"/>
    <w:rsid w:val="000604E9"/>
    <w:rsid w:val="00060562"/>
    <w:rsid w:val="000606FD"/>
    <w:rsid w:val="0006090D"/>
    <w:rsid w:val="00060D3A"/>
    <w:rsid w:val="00060DC5"/>
    <w:rsid w:val="00061249"/>
    <w:rsid w:val="000615C4"/>
    <w:rsid w:val="00061B3B"/>
    <w:rsid w:val="00062267"/>
    <w:rsid w:val="00062404"/>
    <w:rsid w:val="000624BD"/>
    <w:rsid w:val="0006264C"/>
    <w:rsid w:val="00062A87"/>
    <w:rsid w:val="00062DAF"/>
    <w:rsid w:val="00063551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2C6"/>
    <w:rsid w:val="00066C35"/>
    <w:rsid w:val="000672C6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36E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3BF"/>
    <w:rsid w:val="000806A0"/>
    <w:rsid w:val="00081323"/>
    <w:rsid w:val="00081B8A"/>
    <w:rsid w:val="00081E17"/>
    <w:rsid w:val="00082472"/>
    <w:rsid w:val="00082685"/>
    <w:rsid w:val="00082A7F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4374"/>
    <w:rsid w:val="000843F4"/>
    <w:rsid w:val="00084561"/>
    <w:rsid w:val="00084605"/>
    <w:rsid w:val="000846E8"/>
    <w:rsid w:val="00084BF5"/>
    <w:rsid w:val="00085435"/>
    <w:rsid w:val="00085677"/>
    <w:rsid w:val="00085861"/>
    <w:rsid w:val="00085D73"/>
    <w:rsid w:val="000861C7"/>
    <w:rsid w:val="00086672"/>
    <w:rsid w:val="00086D44"/>
    <w:rsid w:val="00087897"/>
    <w:rsid w:val="000902D3"/>
    <w:rsid w:val="00090AFD"/>
    <w:rsid w:val="00090C1C"/>
    <w:rsid w:val="00090D1A"/>
    <w:rsid w:val="00091046"/>
    <w:rsid w:val="00091286"/>
    <w:rsid w:val="0009151B"/>
    <w:rsid w:val="000916EC"/>
    <w:rsid w:val="00091B0F"/>
    <w:rsid w:val="00091B32"/>
    <w:rsid w:val="00091B6F"/>
    <w:rsid w:val="00091BAE"/>
    <w:rsid w:val="00092348"/>
    <w:rsid w:val="000924E4"/>
    <w:rsid w:val="000925C4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8DF"/>
    <w:rsid w:val="00097B41"/>
    <w:rsid w:val="00097E76"/>
    <w:rsid w:val="000A135B"/>
    <w:rsid w:val="000A1683"/>
    <w:rsid w:val="000A19DB"/>
    <w:rsid w:val="000A2796"/>
    <w:rsid w:val="000A2A34"/>
    <w:rsid w:val="000A2BEC"/>
    <w:rsid w:val="000A2FCF"/>
    <w:rsid w:val="000A3304"/>
    <w:rsid w:val="000A405C"/>
    <w:rsid w:val="000A4138"/>
    <w:rsid w:val="000A51F5"/>
    <w:rsid w:val="000A5942"/>
    <w:rsid w:val="000A5CAD"/>
    <w:rsid w:val="000A62A1"/>
    <w:rsid w:val="000A638F"/>
    <w:rsid w:val="000A75CD"/>
    <w:rsid w:val="000A78BF"/>
    <w:rsid w:val="000A7AF4"/>
    <w:rsid w:val="000B02A3"/>
    <w:rsid w:val="000B04FF"/>
    <w:rsid w:val="000B07F2"/>
    <w:rsid w:val="000B0F2B"/>
    <w:rsid w:val="000B1C8C"/>
    <w:rsid w:val="000B2ABF"/>
    <w:rsid w:val="000B3063"/>
    <w:rsid w:val="000B3677"/>
    <w:rsid w:val="000B384B"/>
    <w:rsid w:val="000B4353"/>
    <w:rsid w:val="000B4D09"/>
    <w:rsid w:val="000B4D89"/>
    <w:rsid w:val="000B52D5"/>
    <w:rsid w:val="000B55BC"/>
    <w:rsid w:val="000B569A"/>
    <w:rsid w:val="000B570C"/>
    <w:rsid w:val="000B6999"/>
    <w:rsid w:val="000B6F76"/>
    <w:rsid w:val="000B7247"/>
    <w:rsid w:val="000C076F"/>
    <w:rsid w:val="000C0F67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3E86"/>
    <w:rsid w:val="000C4657"/>
    <w:rsid w:val="000C465F"/>
    <w:rsid w:val="000C4985"/>
    <w:rsid w:val="000C4DB4"/>
    <w:rsid w:val="000C4EA3"/>
    <w:rsid w:val="000C4F04"/>
    <w:rsid w:val="000C5253"/>
    <w:rsid w:val="000C5746"/>
    <w:rsid w:val="000C629C"/>
    <w:rsid w:val="000C64DE"/>
    <w:rsid w:val="000C66BF"/>
    <w:rsid w:val="000C6AF0"/>
    <w:rsid w:val="000C7789"/>
    <w:rsid w:val="000C7FB5"/>
    <w:rsid w:val="000D031C"/>
    <w:rsid w:val="000D0837"/>
    <w:rsid w:val="000D0AB8"/>
    <w:rsid w:val="000D141C"/>
    <w:rsid w:val="000D1653"/>
    <w:rsid w:val="000D1D9F"/>
    <w:rsid w:val="000D2677"/>
    <w:rsid w:val="000D27DE"/>
    <w:rsid w:val="000D2CFF"/>
    <w:rsid w:val="000D35DF"/>
    <w:rsid w:val="000D3F78"/>
    <w:rsid w:val="000D4052"/>
    <w:rsid w:val="000D47D0"/>
    <w:rsid w:val="000D47E7"/>
    <w:rsid w:val="000D50C0"/>
    <w:rsid w:val="000D50C4"/>
    <w:rsid w:val="000D5307"/>
    <w:rsid w:val="000D535D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4AF"/>
    <w:rsid w:val="000E08D8"/>
    <w:rsid w:val="000E0DA0"/>
    <w:rsid w:val="000E105A"/>
    <w:rsid w:val="000E155A"/>
    <w:rsid w:val="000E164A"/>
    <w:rsid w:val="000E1806"/>
    <w:rsid w:val="000E1F48"/>
    <w:rsid w:val="000E2CEF"/>
    <w:rsid w:val="000E2EA7"/>
    <w:rsid w:val="000E30C4"/>
    <w:rsid w:val="000E35B5"/>
    <w:rsid w:val="000E43AD"/>
    <w:rsid w:val="000E46DE"/>
    <w:rsid w:val="000E484B"/>
    <w:rsid w:val="000E495C"/>
    <w:rsid w:val="000E510D"/>
    <w:rsid w:val="000E5576"/>
    <w:rsid w:val="000E5D36"/>
    <w:rsid w:val="000E671C"/>
    <w:rsid w:val="000E6B6F"/>
    <w:rsid w:val="000E6D14"/>
    <w:rsid w:val="000E730C"/>
    <w:rsid w:val="000E7D3F"/>
    <w:rsid w:val="000F0BD5"/>
    <w:rsid w:val="000F0BDE"/>
    <w:rsid w:val="000F0C1A"/>
    <w:rsid w:val="000F0DAA"/>
    <w:rsid w:val="000F0F11"/>
    <w:rsid w:val="000F1251"/>
    <w:rsid w:val="000F1504"/>
    <w:rsid w:val="000F1631"/>
    <w:rsid w:val="000F1F6B"/>
    <w:rsid w:val="000F2106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C20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99B"/>
    <w:rsid w:val="00101B7F"/>
    <w:rsid w:val="0010213B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2DE"/>
    <w:rsid w:val="001105AC"/>
    <w:rsid w:val="0011060F"/>
    <w:rsid w:val="001107CF"/>
    <w:rsid w:val="00110DEB"/>
    <w:rsid w:val="00111BB8"/>
    <w:rsid w:val="00112856"/>
    <w:rsid w:val="001129CD"/>
    <w:rsid w:val="00112B8E"/>
    <w:rsid w:val="0011377C"/>
    <w:rsid w:val="00113CF5"/>
    <w:rsid w:val="00114939"/>
    <w:rsid w:val="00114D84"/>
    <w:rsid w:val="001158D3"/>
    <w:rsid w:val="0011592F"/>
    <w:rsid w:val="00115961"/>
    <w:rsid w:val="00115D52"/>
    <w:rsid w:val="00115E4F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7EA"/>
    <w:rsid w:val="001214D4"/>
    <w:rsid w:val="00121A96"/>
    <w:rsid w:val="00122AB1"/>
    <w:rsid w:val="00122CB5"/>
    <w:rsid w:val="00122D03"/>
    <w:rsid w:val="00122DDC"/>
    <w:rsid w:val="00122E28"/>
    <w:rsid w:val="00123E92"/>
    <w:rsid w:val="00124CB1"/>
    <w:rsid w:val="00124E3C"/>
    <w:rsid w:val="001251DB"/>
    <w:rsid w:val="00125702"/>
    <w:rsid w:val="001261C9"/>
    <w:rsid w:val="0012732F"/>
    <w:rsid w:val="001276EC"/>
    <w:rsid w:val="00127901"/>
    <w:rsid w:val="00130A55"/>
    <w:rsid w:val="00130E6A"/>
    <w:rsid w:val="00130EDE"/>
    <w:rsid w:val="00131263"/>
    <w:rsid w:val="0013241F"/>
    <w:rsid w:val="00132467"/>
    <w:rsid w:val="0013246A"/>
    <w:rsid w:val="00132955"/>
    <w:rsid w:val="00134744"/>
    <w:rsid w:val="00135CF0"/>
    <w:rsid w:val="00136607"/>
    <w:rsid w:val="0013675D"/>
    <w:rsid w:val="00136C27"/>
    <w:rsid w:val="00137177"/>
    <w:rsid w:val="0013726E"/>
    <w:rsid w:val="00137865"/>
    <w:rsid w:val="00140106"/>
    <w:rsid w:val="001409B8"/>
    <w:rsid w:val="001424EA"/>
    <w:rsid w:val="0014256F"/>
    <w:rsid w:val="001439B8"/>
    <w:rsid w:val="00143AD3"/>
    <w:rsid w:val="00143E33"/>
    <w:rsid w:val="00144C21"/>
    <w:rsid w:val="00144CCF"/>
    <w:rsid w:val="001458C4"/>
    <w:rsid w:val="00145C29"/>
    <w:rsid w:val="00146367"/>
    <w:rsid w:val="00146BF2"/>
    <w:rsid w:val="0014708C"/>
    <w:rsid w:val="00147B2D"/>
    <w:rsid w:val="001505E8"/>
    <w:rsid w:val="001507DF"/>
    <w:rsid w:val="00150FE7"/>
    <w:rsid w:val="001511C6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5FC0"/>
    <w:rsid w:val="001560F0"/>
    <w:rsid w:val="0015656D"/>
    <w:rsid w:val="0015692F"/>
    <w:rsid w:val="00156BCB"/>
    <w:rsid w:val="00156F73"/>
    <w:rsid w:val="001574A1"/>
    <w:rsid w:val="001574E4"/>
    <w:rsid w:val="00157764"/>
    <w:rsid w:val="001600A2"/>
    <w:rsid w:val="00160AC8"/>
    <w:rsid w:val="00160F0E"/>
    <w:rsid w:val="00162C1C"/>
    <w:rsid w:val="00162E90"/>
    <w:rsid w:val="00163A2A"/>
    <w:rsid w:val="00163AB2"/>
    <w:rsid w:val="00164162"/>
    <w:rsid w:val="00164344"/>
    <w:rsid w:val="001644D2"/>
    <w:rsid w:val="00165345"/>
    <w:rsid w:val="00165A52"/>
    <w:rsid w:val="00165BA9"/>
    <w:rsid w:val="00165E0B"/>
    <w:rsid w:val="00165F5B"/>
    <w:rsid w:val="00166AC0"/>
    <w:rsid w:val="00166C97"/>
    <w:rsid w:val="00166FDC"/>
    <w:rsid w:val="0016707D"/>
    <w:rsid w:val="0016769B"/>
    <w:rsid w:val="00167736"/>
    <w:rsid w:val="00167812"/>
    <w:rsid w:val="001679AC"/>
    <w:rsid w:val="00167FD0"/>
    <w:rsid w:val="001706D2"/>
    <w:rsid w:val="00170861"/>
    <w:rsid w:val="00171C7C"/>
    <w:rsid w:val="00171EB9"/>
    <w:rsid w:val="00172A42"/>
    <w:rsid w:val="00172B1D"/>
    <w:rsid w:val="00172CB9"/>
    <w:rsid w:val="00172F72"/>
    <w:rsid w:val="00173B53"/>
    <w:rsid w:val="00174CEC"/>
    <w:rsid w:val="00175565"/>
    <w:rsid w:val="00175768"/>
    <w:rsid w:val="00175E67"/>
    <w:rsid w:val="00175F91"/>
    <w:rsid w:val="00176344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CA4"/>
    <w:rsid w:val="00180EDB"/>
    <w:rsid w:val="001811A0"/>
    <w:rsid w:val="001812A2"/>
    <w:rsid w:val="00181454"/>
    <w:rsid w:val="00181730"/>
    <w:rsid w:val="0018200E"/>
    <w:rsid w:val="0018232C"/>
    <w:rsid w:val="00182793"/>
    <w:rsid w:val="00182E1D"/>
    <w:rsid w:val="001833DB"/>
    <w:rsid w:val="00183C0C"/>
    <w:rsid w:val="00183C9B"/>
    <w:rsid w:val="00184224"/>
    <w:rsid w:val="00184290"/>
    <w:rsid w:val="00185775"/>
    <w:rsid w:val="0018584D"/>
    <w:rsid w:val="00185CBF"/>
    <w:rsid w:val="001860D5"/>
    <w:rsid w:val="0018673A"/>
    <w:rsid w:val="00190801"/>
    <w:rsid w:val="001910CF"/>
    <w:rsid w:val="00191341"/>
    <w:rsid w:val="0019168B"/>
    <w:rsid w:val="0019168C"/>
    <w:rsid w:val="00191694"/>
    <w:rsid w:val="001920F5"/>
    <w:rsid w:val="00192201"/>
    <w:rsid w:val="00192529"/>
    <w:rsid w:val="001926A6"/>
    <w:rsid w:val="00192805"/>
    <w:rsid w:val="001930B0"/>
    <w:rsid w:val="0019321C"/>
    <w:rsid w:val="00193326"/>
    <w:rsid w:val="001934A3"/>
    <w:rsid w:val="001939AF"/>
    <w:rsid w:val="00194820"/>
    <w:rsid w:val="00194B7D"/>
    <w:rsid w:val="00194E1C"/>
    <w:rsid w:val="00195192"/>
    <w:rsid w:val="001955EC"/>
    <w:rsid w:val="00195E0C"/>
    <w:rsid w:val="0019617A"/>
    <w:rsid w:val="00196600"/>
    <w:rsid w:val="0019679C"/>
    <w:rsid w:val="00197403"/>
    <w:rsid w:val="0019753E"/>
    <w:rsid w:val="00197B6B"/>
    <w:rsid w:val="001A00A3"/>
    <w:rsid w:val="001A0C42"/>
    <w:rsid w:val="001A0E02"/>
    <w:rsid w:val="001A19C5"/>
    <w:rsid w:val="001A19F9"/>
    <w:rsid w:val="001A22D4"/>
    <w:rsid w:val="001A22E9"/>
    <w:rsid w:val="001A246D"/>
    <w:rsid w:val="001A304F"/>
    <w:rsid w:val="001A3317"/>
    <w:rsid w:val="001A3398"/>
    <w:rsid w:val="001A34BF"/>
    <w:rsid w:val="001A388E"/>
    <w:rsid w:val="001A4210"/>
    <w:rsid w:val="001A4F3B"/>
    <w:rsid w:val="001A52EB"/>
    <w:rsid w:val="001A5ACC"/>
    <w:rsid w:val="001A5FF0"/>
    <w:rsid w:val="001A641A"/>
    <w:rsid w:val="001A6B1E"/>
    <w:rsid w:val="001A6C8C"/>
    <w:rsid w:val="001A7842"/>
    <w:rsid w:val="001A7A33"/>
    <w:rsid w:val="001A7BE0"/>
    <w:rsid w:val="001A7F20"/>
    <w:rsid w:val="001B015B"/>
    <w:rsid w:val="001B0F18"/>
    <w:rsid w:val="001B104F"/>
    <w:rsid w:val="001B1B94"/>
    <w:rsid w:val="001B1E3D"/>
    <w:rsid w:val="001B21A1"/>
    <w:rsid w:val="001B21CC"/>
    <w:rsid w:val="001B22B2"/>
    <w:rsid w:val="001B2540"/>
    <w:rsid w:val="001B33F6"/>
    <w:rsid w:val="001B3870"/>
    <w:rsid w:val="001B43BD"/>
    <w:rsid w:val="001B5347"/>
    <w:rsid w:val="001B55DE"/>
    <w:rsid w:val="001B67E5"/>
    <w:rsid w:val="001B6D92"/>
    <w:rsid w:val="001B789C"/>
    <w:rsid w:val="001B7FE3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3C37"/>
    <w:rsid w:val="001C427A"/>
    <w:rsid w:val="001C4876"/>
    <w:rsid w:val="001C4ACE"/>
    <w:rsid w:val="001C55D8"/>
    <w:rsid w:val="001C5845"/>
    <w:rsid w:val="001C59A1"/>
    <w:rsid w:val="001C6732"/>
    <w:rsid w:val="001C6F50"/>
    <w:rsid w:val="001C714E"/>
    <w:rsid w:val="001C78B6"/>
    <w:rsid w:val="001C7AA9"/>
    <w:rsid w:val="001D0350"/>
    <w:rsid w:val="001D0795"/>
    <w:rsid w:val="001D1156"/>
    <w:rsid w:val="001D1D24"/>
    <w:rsid w:val="001D20EA"/>
    <w:rsid w:val="001D217E"/>
    <w:rsid w:val="001D276F"/>
    <w:rsid w:val="001D2952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CD2"/>
    <w:rsid w:val="001D6D1C"/>
    <w:rsid w:val="001D6DA9"/>
    <w:rsid w:val="001D7518"/>
    <w:rsid w:val="001D7669"/>
    <w:rsid w:val="001D79A8"/>
    <w:rsid w:val="001E0598"/>
    <w:rsid w:val="001E07E8"/>
    <w:rsid w:val="001E0F32"/>
    <w:rsid w:val="001E0FC5"/>
    <w:rsid w:val="001E1278"/>
    <w:rsid w:val="001E1597"/>
    <w:rsid w:val="001E1B5D"/>
    <w:rsid w:val="001E1EF1"/>
    <w:rsid w:val="001E20FF"/>
    <w:rsid w:val="001E2448"/>
    <w:rsid w:val="001E2685"/>
    <w:rsid w:val="001E2904"/>
    <w:rsid w:val="001E2D27"/>
    <w:rsid w:val="001E39A5"/>
    <w:rsid w:val="001E3E0F"/>
    <w:rsid w:val="001E4D8C"/>
    <w:rsid w:val="001E4DDB"/>
    <w:rsid w:val="001E4EA2"/>
    <w:rsid w:val="001E4EC0"/>
    <w:rsid w:val="001E5278"/>
    <w:rsid w:val="001E54D4"/>
    <w:rsid w:val="001E54DC"/>
    <w:rsid w:val="001E5B25"/>
    <w:rsid w:val="001E5C57"/>
    <w:rsid w:val="001E69A0"/>
    <w:rsid w:val="001E69A1"/>
    <w:rsid w:val="001E6A27"/>
    <w:rsid w:val="001E6ED4"/>
    <w:rsid w:val="001E715A"/>
    <w:rsid w:val="001E7D0E"/>
    <w:rsid w:val="001E7FC4"/>
    <w:rsid w:val="001F07D9"/>
    <w:rsid w:val="001F10D2"/>
    <w:rsid w:val="001F111B"/>
    <w:rsid w:val="001F15DE"/>
    <w:rsid w:val="001F1652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A9"/>
    <w:rsid w:val="001F69FC"/>
    <w:rsid w:val="001F6B13"/>
    <w:rsid w:val="001F6F86"/>
    <w:rsid w:val="001F7610"/>
    <w:rsid w:val="00200201"/>
    <w:rsid w:val="0020039E"/>
    <w:rsid w:val="0020052F"/>
    <w:rsid w:val="00200E19"/>
    <w:rsid w:val="00201141"/>
    <w:rsid w:val="002011D3"/>
    <w:rsid w:val="0020137F"/>
    <w:rsid w:val="00201881"/>
    <w:rsid w:val="00201FD3"/>
    <w:rsid w:val="0020248E"/>
    <w:rsid w:val="002029C7"/>
    <w:rsid w:val="002031E7"/>
    <w:rsid w:val="0020328A"/>
    <w:rsid w:val="00203972"/>
    <w:rsid w:val="002042D0"/>
    <w:rsid w:val="00204347"/>
    <w:rsid w:val="0020434E"/>
    <w:rsid w:val="00204A2B"/>
    <w:rsid w:val="00204D9A"/>
    <w:rsid w:val="00204FA9"/>
    <w:rsid w:val="0020517A"/>
    <w:rsid w:val="00205236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B54"/>
    <w:rsid w:val="00214D1E"/>
    <w:rsid w:val="002152F3"/>
    <w:rsid w:val="002153DD"/>
    <w:rsid w:val="002155B5"/>
    <w:rsid w:val="00215CE9"/>
    <w:rsid w:val="00216062"/>
    <w:rsid w:val="00216121"/>
    <w:rsid w:val="002164F7"/>
    <w:rsid w:val="002168EE"/>
    <w:rsid w:val="00217E05"/>
    <w:rsid w:val="00217FF3"/>
    <w:rsid w:val="00220C8D"/>
    <w:rsid w:val="00220D34"/>
    <w:rsid w:val="00220E17"/>
    <w:rsid w:val="0022171D"/>
    <w:rsid w:val="002218CB"/>
    <w:rsid w:val="00221A12"/>
    <w:rsid w:val="00221CBC"/>
    <w:rsid w:val="002226FC"/>
    <w:rsid w:val="002230A2"/>
    <w:rsid w:val="00223B7D"/>
    <w:rsid w:val="00224A6A"/>
    <w:rsid w:val="00224C87"/>
    <w:rsid w:val="00225F3F"/>
    <w:rsid w:val="00226E26"/>
    <w:rsid w:val="0022760C"/>
    <w:rsid w:val="00227E82"/>
    <w:rsid w:val="002302DA"/>
    <w:rsid w:val="002303BA"/>
    <w:rsid w:val="002309D4"/>
    <w:rsid w:val="00230D16"/>
    <w:rsid w:val="00230DA1"/>
    <w:rsid w:val="002310C3"/>
    <w:rsid w:val="0023155B"/>
    <w:rsid w:val="0023160D"/>
    <w:rsid w:val="00231785"/>
    <w:rsid w:val="00231D51"/>
    <w:rsid w:val="002327AD"/>
    <w:rsid w:val="00232B8B"/>
    <w:rsid w:val="00232D87"/>
    <w:rsid w:val="0023353A"/>
    <w:rsid w:val="002337CB"/>
    <w:rsid w:val="00233C46"/>
    <w:rsid w:val="00234263"/>
    <w:rsid w:val="002342E0"/>
    <w:rsid w:val="00234521"/>
    <w:rsid w:val="002348F6"/>
    <w:rsid w:val="00235958"/>
    <w:rsid w:val="00236065"/>
    <w:rsid w:val="0023614C"/>
    <w:rsid w:val="0023615C"/>
    <w:rsid w:val="00236223"/>
    <w:rsid w:val="00236A18"/>
    <w:rsid w:val="0023720B"/>
    <w:rsid w:val="0023722E"/>
    <w:rsid w:val="00237419"/>
    <w:rsid w:val="002378E3"/>
    <w:rsid w:val="00237C1E"/>
    <w:rsid w:val="00237CEB"/>
    <w:rsid w:val="00240809"/>
    <w:rsid w:val="002409C0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841"/>
    <w:rsid w:val="00244869"/>
    <w:rsid w:val="00244A36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7AB"/>
    <w:rsid w:val="00247C0E"/>
    <w:rsid w:val="00250156"/>
    <w:rsid w:val="00250541"/>
    <w:rsid w:val="00250CDE"/>
    <w:rsid w:val="00251590"/>
    <w:rsid w:val="00251AE9"/>
    <w:rsid w:val="00253551"/>
    <w:rsid w:val="0025366A"/>
    <w:rsid w:val="002536D1"/>
    <w:rsid w:val="00253A2A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67A9"/>
    <w:rsid w:val="0025732B"/>
    <w:rsid w:val="00257520"/>
    <w:rsid w:val="00257667"/>
    <w:rsid w:val="00260057"/>
    <w:rsid w:val="0026037A"/>
    <w:rsid w:val="002610F3"/>
    <w:rsid w:val="002619CF"/>
    <w:rsid w:val="00261A7D"/>
    <w:rsid w:val="00261A8C"/>
    <w:rsid w:val="00261B35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6795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4461"/>
    <w:rsid w:val="00274ADC"/>
    <w:rsid w:val="00275B0E"/>
    <w:rsid w:val="00275BB3"/>
    <w:rsid w:val="0027612A"/>
    <w:rsid w:val="002777A7"/>
    <w:rsid w:val="0027795A"/>
    <w:rsid w:val="00277A17"/>
    <w:rsid w:val="0028085A"/>
    <w:rsid w:val="0028086D"/>
    <w:rsid w:val="00281043"/>
    <w:rsid w:val="0028172E"/>
    <w:rsid w:val="00281896"/>
    <w:rsid w:val="00281FCF"/>
    <w:rsid w:val="0028210B"/>
    <w:rsid w:val="00282374"/>
    <w:rsid w:val="002832D0"/>
    <w:rsid w:val="00283362"/>
    <w:rsid w:val="00283380"/>
    <w:rsid w:val="002833BF"/>
    <w:rsid w:val="0028374B"/>
    <w:rsid w:val="00283C4F"/>
    <w:rsid w:val="00283ED0"/>
    <w:rsid w:val="0028486D"/>
    <w:rsid w:val="00285C19"/>
    <w:rsid w:val="002867C3"/>
    <w:rsid w:val="002869E0"/>
    <w:rsid w:val="00287083"/>
    <w:rsid w:val="0028737B"/>
    <w:rsid w:val="00287720"/>
    <w:rsid w:val="00290020"/>
    <w:rsid w:val="0029003B"/>
    <w:rsid w:val="00290416"/>
    <w:rsid w:val="00290878"/>
    <w:rsid w:val="00290946"/>
    <w:rsid w:val="00290C58"/>
    <w:rsid w:val="00290D2D"/>
    <w:rsid w:val="00290D90"/>
    <w:rsid w:val="00290FC7"/>
    <w:rsid w:val="0029104D"/>
    <w:rsid w:val="002916DF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3BE5"/>
    <w:rsid w:val="0029402C"/>
    <w:rsid w:val="0029469C"/>
    <w:rsid w:val="0029476F"/>
    <w:rsid w:val="002957FD"/>
    <w:rsid w:val="00295E09"/>
    <w:rsid w:val="0029642F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091"/>
    <w:rsid w:val="002A544D"/>
    <w:rsid w:val="002A55E3"/>
    <w:rsid w:val="002A5EE5"/>
    <w:rsid w:val="002A63FB"/>
    <w:rsid w:val="002A7406"/>
    <w:rsid w:val="002A7773"/>
    <w:rsid w:val="002A796E"/>
    <w:rsid w:val="002B08C1"/>
    <w:rsid w:val="002B0FD7"/>
    <w:rsid w:val="002B0FE7"/>
    <w:rsid w:val="002B1109"/>
    <w:rsid w:val="002B164F"/>
    <w:rsid w:val="002B1753"/>
    <w:rsid w:val="002B17EB"/>
    <w:rsid w:val="002B183F"/>
    <w:rsid w:val="002B23FA"/>
    <w:rsid w:val="002B2E14"/>
    <w:rsid w:val="002B35E6"/>
    <w:rsid w:val="002B3CDE"/>
    <w:rsid w:val="002B3E78"/>
    <w:rsid w:val="002B4959"/>
    <w:rsid w:val="002B58A5"/>
    <w:rsid w:val="002B58FA"/>
    <w:rsid w:val="002B5A26"/>
    <w:rsid w:val="002B5B90"/>
    <w:rsid w:val="002B5B9E"/>
    <w:rsid w:val="002B697A"/>
    <w:rsid w:val="002B6B0A"/>
    <w:rsid w:val="002B6BB6"/>
    <w:rsid w:val="002B717C"/>
    <w:rsid w:val="002B7217"/>
    <w:rsid w:val="002B740A"/>
    <w:rsid w:val="002B7A63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3213"/>
    <w:rsid w:val="002C39E0"/>
    <w:rsid w:val="002C3C0B"/>
    <w:rsid w:val="002C3DC4"/>
    <w:rsid w:val="002C3EE0"/>
    <w:rsid w:val="002C40F8"/>
    <w:rsid w:val="002C4381"/>
    <w:rsid w:val="002C46C1"/>
    <w:rsid w:val="002C470A"/>
    <w:rsid w:val="002C5477"/>
    <w:rsid w:val="002C58FC"/>
    <w:rsid w:val="002C5D35"/>
    <w:rsid w:val="002C5DE3"/>
    <w:rsid w:val="002C61B5"/>
    <w:rsid w:val="002C69A2"/>
    <w:rsid w:val="002C7A8E"/>
    <w:rsid w:val="002C7C33"/>
    <w:rsid w:val="002D03D0"/>
    <w:rsid w:val="002D04E9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03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D7530"/>
    <w:rsid w:val="002E007F"/>
    <w:rsid w:val="002E015E"/>
    <w:rsid w:val="002E06A4"/>
    <w:rsid w:val="002E0972"/>
    <w:rsid w:val="002E0B95"/>
    <w:rsid w:val="002E0C61"/>
    <w:rsid w:val="002E10A3"/>
    <w:rsid w:val="002E121A"/>
    <w:rsid w:val="002E157F"/>
    <w:rsid w:val="002E2E77"/>
    <w:rsid w:val="002E3996"/>
    <w:rsid w:val="002E3E17"/>
    <w:rsid w:val="002E408A"/>
    <w:rsid w:val="002E45D9"/>
    <w:rsid w:val="002E5A48"/>
    <w:rsid w:val="002E662F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1CA"/>
    <w:rsid w:val="002F3477"/>
    <w:rsid w:val="002F384D"/>
    <w:rsid w:val="002F39D5"/>
    <w:rsid w:val="002F42D7"/>
    <w:rsid w:val="002F43C3"/>
    <w:rsid w:val="002F44AF"/>
    <w:rsid w:val="002F455E"/>
    <w:rsid w:val="002F4F91"/>
    <w:rsid w:val="002F4FC9"/>
    <w:rsid w:val="002F5A51"/>
    <w:rsid w:val="002F6131"/>
    <w:rsid w:val="002F6312"/>
    <w:rsid w:val="002F6811"/>
    <w:rsid w:val="002F6D66"/>
    <w:rsid w:val="00300203"/>
    <w:rsid w:val="00300258"/>
    <w:rsid w:val="0030093F"/>
    <w:rsid w:val="00300A16"/>
    <w:rsid w:val="00300C8D"/>
    <w:rsid w:val="0030128D"/>
    <w:rsid w:val="003020BA"/>
    <w:rsid w:val="00302BB2"/>
    <w:rsid w:val="00304345"/>
    <w:rsid w:val="00304A7C"/>
    <w:rsid w:val="00305449"/>
    <w:rsid w:val="003054D7"/>
    <w:rsid w:val="003056C6"/>
    <w:rsid w:val="00305B7B"/>
    <w:rsid w:val="003061F4"/>
    <w:rsid w:val="003065E8"/>
    <w:rsid w:val="0030688F"/>
    <w:rsid w:val="0030697C"/>
    <w:rsid w:val="00306BCE"/>
    <w:rsid w:val="00306E7B"/>
    <w:rsid w:val="00307144"/>
    <w:rsid w:val="00307464"/>
    <w:rsid w:val="003074B4"/>
    <w:rsid w:val="00307631"/>
    <w:rsid w:val="00307666"/>
    <w:rsid w:val="003076BE"/>
    <w:rsid w:val="003079BD"/>
    <w:rsid w:val="00310E8A"/>
    <w:rsid w:val="003129DE"/>
    <w:rsid w:val="00312F24"/>
    <w:rsid w:val="00312F5A"/>
    <w:rsid w:val="00313119"/>
    <w:rsid w:val="00313DF3"/>
    <w:rsid w:val="00313F0F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33F"/>
    <w:rsid w:val="00316D3B"/>
    <w:rsid w:val="00316EDB"/>
    <w:rsid w:val="00320099"/>
    <w:rsid w:val="003201BE"/>
    <w:rsid w:val="0032041C"/>
    <w:rsid w:val="003204E0"/>
    <w:rsid w:val="0032097A"/>
    <w:rsid w:val="00321133"/>
    <w:rsid w:val="00321A59"/>
    <w:rsid w:val="00321D47"/>
    <w:rsid w:val="00322BFA"/>
    <w:rsid w:val="00322D5A"/>
    <w:rsid w:val="00322E73"/>
    <w:rsid w:val="0032312F"/>
    <w:rsid w:val="003237EC"/>
    <w:rsid w:val="00323AED"/>
    <w:rsid w:val="00323E29"/>
    <w:rsid w:val="003246F4"/>
    <w:rsid w:val="00325347"/>
    <w:rsid w:val="00325C60"/>
    <w:rsid w:val="00326107"/>
    <w:rsid w:val="00326C8D"/>
    <w:rsid w:val="00326CC4"/>
    <w:rsid w:val="0032710A"/>
    <w:rsid w:val="00327160"/>
    <w:rsid w:val="003273E1"/>
    <w:rsid w:val="003274DF"/>
    <w:rsid w:val="0032762B"/>
    <w:rsid w:val="00327AE1"/>
    <w:rsid w:val="00330100"/>
    <w:rsid w:val="00330911"/>
    <w:rsid w:val="00330C6A"/>
    <w:rsid w:val="00330F58"/>
    <w:rsid w:val="003311FE"/>
    <w:rsid w:val="00331C02"/>
    <w:rsid w:val="003326FF"/>
    <w:rsid w:val="003329A3"/>
    <w:rsid w:val="003334C8"/>
    <w:rsid w:val="00333704"/>
    <w:rsid w:val="003339A0"/>
    <w:rsid w:val="00334341"/>
    <w:rsid w:val="003344F8"/>
    <w:rsid w:val="00334E6E"/>
    <w:rsid w:val="003352AE"/>
    <w:rsid w:val="003358EF"/>
    <w:rsid w:val="003367F8"/>
    <w:rsid w:val="0033684C"/>
    <w:rsid w:val="003368B3"/>
    <w:rsid w:val="00337548"/>
    <w:rsid w:val="003378C8"/>
    <w:rsid w:val="00337D0A"/>
    <w:rsid w:val="00341096"/>
    <w:rsid w:val="00341C02"/>
    <w:rsid w:val="00341EB5"/>
    <w:rsid w:val="00341EEE"/>
    <w:rsid w:val="003426B2"/>
    <w:rsid w:val="0034271A"/>
    <w:rsid w:val="003442FD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193"/>
    <w:rsid w:val="00350E02"/>
    <w:rsid w:val="00350E76"/>
    <w:rsid w:val="003510EE"/>
    <w:rsid w:val="0035130C"/>
    <w:rsid w:val="00351327"/>
    <w:rsid w:val="00351524"/>
    <w:rsid w:val="00351632"/>
    <w:rsid w:val="003516D6"/>
    <w:rsid w:val="00351DF2"/>
    <w:rsid w:val="003521D0"/>
    <w:rsid w:val="00352602"/>
    <w:rsid w:val="00352B68"/>
    <w:rsid w:val="003533DC"/>
    <w:rsid w:val="003537AF"/>
    <w:rsid w:val="003538A3"/>
    <w:rsid w:val="00353D4A"/>
    <w:rsid w:val="003541C8"/>
    <w:rsid w:val="003541EE"/>
    <w:rsid w:val="003545ED"/>
    <w:rsid w:val="0035504A"/>
    <w:rsid w:val="0035555A"/>
    <w:rsid w:val="00355CC6"/>
    <w:rsid w:val="00355D7A"/>
    <w:rsid w:val="00355EA2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32D3"/>
    <w:rsid w:val="00364204"/>
    <w:rsid w:val="003646F1"/>
    <w:rsid w:val="00364767"/>
    <w:rsid w:val="00364BF4"/>
    <w:rsid w:val="00364C93"/>
    <w:rsid w:val="0036539E"/>
    <w:rsid w:val="00365552"/>
    <w:rsid w:val="00365FD5"/>
    <w:rsid w:val="00365FF2"/>
    <w:rsid w:val="00366B44"/>
    <w:rsid w:val="003671D5"/>
    <w:rsid w:val="003673F8"/>
    <w:rsid w:val="00367B9E"/>
    <w:rsid w:val="00367CC3"/>
    <w:rsid w:val="00367ED7"/>
    <w:rsid w:val="00370CE0"/>
    <w:rsid w:val="00371667"/>
    <w:rsid w:val="00371CD3"/>
    <w:rsid w:val="00372979"/>
    <w:rsid w:val="0037308A"/>
    <w:rsid w:val="00373A32"/>
    <w:rsid w:val="0037457B"/>
    <w:rsid w:val="0037507F"/>
    <w:rsid w:val="0037516B"/>
    <w:rsid w:val="00375682"/>
    <w:rsid w:val="00375CC0"/>
    <w:rsid w:val="00376229"/>
    <w:rsid w:val="00376AAA"/>
    <w:rsid w:val="00376C7A"/>
    <w:rsid w:val="00376E96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846"/>
    <w:rsid w:val="00384F0C"/>
    <w:rsid w:val="00385100"/>
    <w:rsid w:val="0038511F"/>
    <w:rsid w:val="0038529F"/>
    <w:rsid w:val="00385B45"/>
    <w:rsid w:val="00385D28"/>
    <w:rsid w:val="00386086"/>
    <w:rsid w:val="003865AD"/>
    <w:rsid w:val="00386EAB"/>
    <w:rsid w:val="00386FD7"/>
    <w:rsid w:val="0038718B"/>
    <w:rsid w:val="00387968"/>
    <w:rsid w:val="00387E6A"/>
    <w:rsid w:val="003901FF"/>
    <w:rsid w:val="0039069C"/>
    <w:rsid w:val="00390BF7"/>
    <w:rsid w:val="00390E17"/>
    <w:rsid w:val="003915DB"/>
    <w:rsid w:val="00391E45"/>
    <w:rsid w:val="003922AB"/>
    <w:rsid w:val="003922FD"/>
    <w:rsid w:val="0039292A"/>
    <w:rsid w:val="00392A42"/>
    <w:rsid w:val="00392B72"/>
    <w:rsid w:val="0039348E"/>
    <w:rsid w:val="00393575"/>
    <w:rsid w:val="00393F93"/>
    <w:rsid w:val="0039468F"/>
    <w:rsid w:val="00394C4C"/>
    <w:rsid w:val="0039555E"/>
    <w:rsid w:val="00395647"/>
    <w:rsid w:val="00396218"/>
    <w:rsid w:val="003962DA"/>
    <w:rsid w:val="003966A0"/>
    <w:rsid w:val="0039685B"/>
    <w:rsid w:val="00396A48"/>
    <w:rsid w:val="00397036"/>
    <w:rsid w:val="00397583"/>
    <w:rsid w:val="003977F9"/>
    <w:rsid w:val="00397F95"/>
    <w:rsid w:val="003A005E"/>
    <w:rsid w:val="003A0D6B"/>
    <w:rsid w:val="003A13B2"/>
    <w:rsid w:val="003A16BA"/>
    <w:rsid w:val="003A1AC6"/>
    <w:rsid w:val="003A1BCD"/>
    <w:rsid w:val="003A1CC1"/>
    <w:rsid w:val="003A1D12"/>
    <w:rsid w:val="003A2B8A"/>
    <w:rsid w:val="003A2C10"/>
    <w:rsid w:val="003A336B"/>
    <w:rsid w:val="003A3F93"/>
    <w:rsid w:val="003A42E9"/>
    <w:rsid w:val="003A43E1"/>
    <w:rsid w:val="003A45F0"/>
    <w:rsid w:val="003A4612"/>
    <w:rsid w:val="003A4744"/>
    <w:rsid w:val="003A4B55"/>
    <w:rsid w:val="003A4E18"/>
    <w:rsid w:val="003A63B5"/>
    <w:rsid w:val="003A6824"/>
    <w:rsid w:val="003A6CDF"/>
    <w:rsid w:val="003A6E6E"/>
    <w:rsid w:val="003A778F"/>
    <w:rsid w:val="003A7C78"/>
    <w:rsid w:val="003B037F"/>
    <w:rsid w:val="003B03E3"/>
    <w:rsid w:val="003B05FD"/>
    <w:rsid w:val="003B118B"/>
    <w:rsid w:val="003B1663"/>
    <w:rsid w:val="003B2304"/>
    <w:rsid w:val="003B265B"/>
    <w:rsid w:val="003B3E57"/>
    <w:rsid w:val="003B4121"/>
    <w:rsid w:val="003B416E"/>
    <w:rsid w:val="003B4244"/>
    <w:rsid w:val="003B4476"/>
    <w:rsid w:val="003B4C33"/>
    <w:rsid w:val="003B5305"/>
    <w:rsid w:val="003B546F"/>
    <w:rsid w:val="003B5866"/>
    <w:rsid w:val="003B5C92"/>
    <w:rsid w:val="003B6578"/>
    <w:rsid w:val="003B690D"/>
    <w:rsid w:val="003B6AB6"/>
    <w:rsid w:val="003B6D20"/>
    <w:rsid w:val="003B745F"/>
    <w:rsid w:val="003B79E8"/>
    <w:rsid w:val="003B7C90"/>
    <w:rsid w:val="003C0284"/>
    <w:rsid w:val="003C18D7"/>
    <w:rsid w:val="003C1A64"/>
    <w:rsid w:val="003C1B79"/>
    <w:rsid w:val="003C1EB5"/>
    <w:rsid w:val="003C1EFF"/>
    <w:rsid w:val="003C3430"/>
    <w:rsid w:val="003C3860"/>
    <w:rsid w:val="003C39F4"/>
    <w:rsid w:val="003C3B06"/>
    <w:rsid w:val="003C3BB6"/>
    <w:rsid w:val="003C41C5"/>
    <w:rsid w:val="003C4E81"/>
    <w:rsid w:val="003C5548"/>
    <w:rsid w:val="003C5961"/>
    <w:rsid w:val="003C6835"/>
    <w:rsid w:val="003C73D1"/>
    <w:rsid w:val="003C7674"/>
    <w:rsid w:val="003C778D"/>
    <w:rsid w:val="003D00B2"/>
    <w:rsid w:val="003D0600"/>
    <w:rsid w:val="003D1004"/>
    <w:rsid w:val="003D145A"/>
    <w:rsid w:val="003D165B"/>
    <w:rsid w:val="003D200A"/>
    <w:rsid w:val="003D2344"/>
    <w:rsid w:val="003D24F9"/>
    <w:rsid w:val="003D256D"/>
    <w:rsid w:val="003D282F"/>
    <w:rsid w:val="003D2987"/>
    <w:rsid w:val="003D2A61"/>
    <w:rsid w:val="003D2C79"/>
    <w:rsid w:val="003D32A1"/>
    <w:rsid w:val="003D3A90"/>
    <w:rsid w:val="003D3E8A"/>
    <w:rsid w:val="003D4795"/>
    <w:rsid w:val="003D5A7D"/>
    <w:rsid w:val="003D5B68"/>
    <w:rsid w:val="003D688D"/>
    <w:rsid w:val="003D6B69"/>
    <w:rsid w:val="003D6F76"/>
    <w:rsid w:val="003D7025"/>
    <w:rsid w:val="003D7181"/>
    <w:rsid w:val="003D757E"/>
    <w:rsid w:val="003D7A31"/>
    <w:rsid w:val="003D7C79"/>
    <w:rsid w:val="003D7C83"/>
    <w:rsid w:val="003E09A1"/>
    <w:rsid w:val="003E0ED2"/>
    <w:rsid w:val="003E107A"/>
    <w:rsid w:val="003E1829"/>
    <w:rsid w:val="003E1A71"/>
    <w:rsid w:val="003E1AAA"/>
    <w:rsid w:val="003E1CF2"/>
    <w:rsid w:val="003E230B"/>
    <w:rsid w:val="003E27E6"/>
    <w:rsid w:val="003E357E"/>
    <w:rsid w:val="003E3791"/>
    <w:rsid w:val="003E37E8"/>
    <w:rsid w:val="003E395D"/>
    <w:rsid w:val="003E4A9E"/>
    <w:rsid w:val="003E4E9F"/>
    <w:rsid w:val="003E60F9"/>
    <w:rsid w:val="003E610D"/>
    <w:rsid w:val="003E638D"/>
    <w:rsid w:val="003E66D1"/>
    <w:rsid w:val="003E6F40"/>
    <w:rsid w:val="003F0271"/>
    <w:rsid w:val="003F033D"/>
    <w:rsid w:val="003F1778"/>
    <w:rsid w:val="003F22AB"/>
    <w:rsid w:val="003F244D"/>
    <w:rsid w:val="003F2B95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680"/>
    <w:rsid w:val="003F6C22"/>
    <w:rsid w:val="003F6FCC"/>
    <w:rsid w:val="003F7374"/>
    <w:rsid w:val="003F7472"/>
    <w:rsid w:val="003F7CB3"/>
    <w:rsid w:val="003F7E1D"/>
    <w:rsid w:val="00400043"/>
    <w:rsid w:val="0040037E"/>
    <w:rsid w:val="0040120E"/>
    <w:rsid w:val="00401281"/>
    <w:rsid w:val="00402B52"/>
    <w:rsid w:val="00403205"/>
    <w:rsid w:val="00403515"/>
    <w:rsid w:val="004036D1"/>
    <w:rsid w:val="004041E5"/>
    <w:rsid w:val="0040423C"/>
    <w:rsid w:val="004047CF"/>
    <w:rsid w:val="004048B1"/>
    <w:rsid w:val="00404BB1"/>
    <w:rsid w:val="00404F89"/>
    <w:rsid w:val="004067FF"/>
    <w:rsid w:val="004070E3"/>
    <w:rsid w:val="0040759E"/>
    <w:rsid w:val="00407B02"/>
    <w:rsid w:val="00407F39"/>
    <w:rsid w:val="00407F47"/>
    <w:rsid w:val="00407FFC"/>
    <w:rsid w:val="004107BC"/>
    <w:rsid w:val="004108C6"/>
    <w:rsid w:val="00410C40"/>
    <w:rsid w:val="00410F20"/>
    <w:rsid w:val="00411004"/>
    <w:rsid w:val="00411066"/>
    <w:rsid w:val="00411430"/>
    <w:rsid w:val="00411C35"/>
    <w:rsid w:val="00411CEE"/>
    <w:rsid w:val="00412359"/>
    <w:rsid w:val="0041287C"/>
    <w:rsid w:val="00412AB5"/>
    <w:rsid w:val="00413709"/>
    <w:rsid w:val="004139E8"/>
    <w:rsid w:val="004145CC"/>
    <w:rsid w:val="00414BBC"/>
    <w:rsid w:val="00414C01"/>
    <w:rsid w:val="00414F4A"/>
    <w:rsid w:val="0041553B"/>
    <w:rsid w:val="00415763"/>
    <w:rsid w:val="00415846"/>
    <w:rsid w:val="00415AA2"/>
    <w:rsid w:val="00415AA9"/>
    <w:rsid w:val="00415D65"/>
    <w:rsid w:val="00415E39"/>
    <w:rsid w:val="0041606D"/>
    <w:rsid w:val="00416594"/>
    <w:rsid w:val="004169BC"/>
    <w:rsid w:val="00416C9E"/>
    <w:rsid w:val="0041741F"/>
    <w:rsid w:val="00417B17"/>
    <w:rsid w:val="00420C51"/>
    <w:rsid w:val="00420E58"/>
    <w:rsid w:val="00420E68"/>
    <w:rsid w:val="00421719"/>
    <w:rsid w:val="0042180B"/>
    <w:rsid w:val="0042186D"/>
    <w:rsid w:val="00421974"/>
    <w:rsid w:val="00421A25"/>
    <w:rsid w:val="00421AC9"/>
    <w:rsid w:val="00421D7C"/>
    <w:rsid w:val="00421EEA"/>
    <w:rsid w:val="0042292C"/>
    <w:rsid w:val="00422ECB"/>
    <w:rsid w:val="00424128"/>
    <w:rsid w:val="00424916"/>
    <w:rsid w:val="00425C20"/>
    <w:rsid w:val="00425D84"/>
    <w:rsid w:val="00426237"/>
    <w:rsid w:val="004279A1"/>
    <w:rsid w:val="004304A7"/>
    <w:rsid w:val="004305F3"/>
    <w:rsid w:val="004306EE"/>
    <w:rsid w:val="00430B60"/>
    <w:rsid w:val="0043109B"/>
    <w:rsid w:val="00431983"/>
    <w:rsid w:val="00431AE9"/>
    <w:rsid w:val="0043229E"/>
    <w:rsid w:val="0043246C"/>
    <w:rsid w:val="00432A0B"/>
    <w:rsid w:val="00432C67"/>
    <w:rsid w:val="00432C86"/>
    <w:rsid w:val="004330B8"/>
    <w:rsid w:val="004332AA"/>
    <w:rsid w:val="0043373F"/>
    <w:rsid w:val="004338C7"/>
    <w:rsid w:val="004339D4"/>
    <w:rsid w:val="00433BEA"/>
    <w:rsid w:val="00433F3E"/>
    <w:rsid w:val="0043483F"/>
    <w:rsid w:val="00435061"/>
    <w:rsid w:val="0043571C"/>
    <w:rsid w:val="004362D9"/>
    <w:rsid w:val="0043687E"/>
    <w:rsid w:val="00436C6C"/>
    <w:rsid w:val="0043706B"/>
    <w:rsid w:val="00437768"/>
    <w:rsid w:val="00437ABC"/>
    <w:rsid w:val="00437B68"/>
    <w:rsid w:val="00437BE9"/>
    <w:rsid w:val="00437D0F"/>
    <w:rsid w:val="00440470"/>
    <w:rsid w:val="00440C18"/>
    <w:rsid w:val="00441125"/>
    <w:rsid w:val="0044133E"/>
    <w:rsid w:val="00441941"/>
    <w:rsid w:val="004419CD"/>
    <w:rsid w:val="00441A0B"/>
    <w:rsid w:val="00441F87"/>
    <w:rsid w:val="004423D4"/>
    <w:rsid w:val="004424A8"/>
    <w:rsid w:val="00442FD0"/>
    <w:rsid w:val="00443554"/>
    <w:rsid w:val="004436CC"/>
    <w:rsid w:val="0044394E"/>
    <w:rsid w:val="0044424A"/>
    <w:rsid w:val="00444322"/>
    <w:rsid w:val="00444BF8"/>
    <w:rsid w:val="00444DCD"/>
    <w:rsid w:val="00444F13"/>
    <w:rsid w:val="0044536C"/>
    <w:rsid w:val="0044584F"/>
    <w:rsid w:val="00445A2E"/>
    <w:rsid w:val="00445DA9"/>
    <w:rsid w:val="00446082"/>
    <w:rsid w:val="004462B3"/>
    <w:rsid w:val="00446919"/>
    <w:rsid w:val="0044696B"/>
    <w:rsid w:val="00446D8F"/>
    <w:rsid w:val="00447521"/>
    <w:rsid w:val="004479C1"/>
    <w:rsid w:val="00447C83"/>
    <w:rsid w:val="00447D9F"/>
    <w:rsid w:val="004502B6"/>
    <w:rsid w:val="00450F91"/>
    <w:rsid w:val="0045107C"/>
    <w:rsid w:val="0045135F"/>
    <w:rsid w:val="00451421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DED"/>
    <w:rsid w:val="00456FA0"/>
    <w:rsid w:val="00457575"/>
    <w:rsid w:val="0045774A"/>
    <w:rsid w:val="00457802"/>
    <w:rsid w:val="0046085B"/>
    <w:rsid w:val="00461077"/>
    <w:rsid w:val="00461D1A"/>
    <w:rsid w:val="00461D67"/>
    <w:rsid w:val="00462D37"/>
    <w:rsid w:val="004633D8"/>
    <w:rsid w:val="00463FEC"/>
    <w:rsid w:val="0046405A"/>
    <w:rsid w:val="004642A1"/>
    <w:rsid w:val="004645D2"/>
    <w:rsid w:val="004649A9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6EC7"/>
    <w:rsid w:val="00467297"/>
    <w:rsid w:val="0046732E"/>
    <w:rsid w:val="004673B0"/>
    <w:rsid w:val="00467449"/>
    <w:rsid w:val="00470073"/>
    <w:rsid w:val="0047016F"/>
    <w:rsid w:val="004701E6"/>
    <w:rsid w:val="004704C1"/>
    <w:rsid w:val="004708CA"/>
    <w:rsid w:val="00470BE0"/>
    <w:rsid w:val="004715AE"/>
    <w:rsid w:val="00471B05"/>
    <w:rsid w:val="00471BC6"/>
    <w:rsid w:val="00471D76"/>
    <w:rsid w:val="00472CA3"/>
    <w:rsid w:val="0047325E"/>
    <w:rsid w:val="0047347F"/>
    <w:rsid w:val="00473635"/>
    <w:rsid w:val="004737DA"/>
    <w:rsid w:val="00473892"/>
    <w:rsid w:val="00473936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63C5"/>
    <w:rsid w:val="00476541"/>
    <w:rsid w:val="00476992"/>
    <w:rsid w:val="00476AFA"/>
    <w:rsid w:val="00476FB0"/>
    <w:rsid w:val="00477200"/>
    <w:rsid w:val="00477353"/>
    <w:rsid w:val="00477371"/>
    <w:rsid w:val="004773B1"/>
    <w:rsid w:val="004774CB"/>
    <w:rsid w:val="004776A4"/>
    <w:rsid w:val="00477B90"/>
    <w:rsid w:val="00477D96"/>
    <w:rsid w:val="0048072E"/>
    <w:rsid w:val="00480F43"/>
    <w:rsid w:val="00480F6C"/>
    <w:rsid w:val="00481B37"/>
    <w:rsid w:val="00481D6D"/>
    <w:rsid w:val="00482459"/>
    <w:rsid w:val="004825E9"/>
    <w:rsid w:val="004827CA"/>
    <w:rsid w:val="00482963"/>
    <w:rsid w:val="00482A02"/>
    <w:rsid w:val="00482A18"/>
    <w:rsid w:val="00483AAD"/>
    <w:rsid w:val="00483D9A"/>
    <w:rsid w:val="004849C1"/>
    <w:rsid w:val="00484DF2"/>
    <w:rsid w:val="004866B0"/>
    <w:rsid w:val="00486A57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897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4416"/>
    <w:rsid w:val="00494C22"/>
    <w:rsid w:val="00495225"/>
    <w:rsid w:val="00495398"/>
    <w:rsid w:val="004955CB"/>
    <w:rsid w:val="004964C7"/>
    <w:rsid w:val="004969E3"/>
    <w:rsid w:val="00497195"/>
    <w:rsid w:val="00497876"/>
    <w:rsid w:val="00497A94"/>
    <w:rsid w:val="00497BD3"/>
    <w:rsid w:val="00497BE4"/>
    <w:rsid w:val="00497D16"/>
    <w:rsid w:val="00497F23"/>
    <w:rsid w:val="004A06DC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1"/>
    <w:rsid w:val="004A3D27"/>
    <w:rsid w:val="004A3F22"/>
    <w:rsid w:val="004A4678"/>
    <w:rsid w:val="004A498E"/>
    <w:rsid w:val="004A49B3"/>
    <w:rsid w:val="004A4FB0"/>
    <w:rsid w:val="004A50B5"/>
    <w:rsid w:val="004A559D"/>
    <w:rsid w:val="004A59FE"/>
    <w:rsid w:val="004A6244"/>
    <w:rsid w:val="004A62F2"/>
    <w:rsid w:val="004A64D2"/>
    <w:rsid w:val="004A6B8B"/>
    <w:rsid w:val="004A6C3C"/>
    <w:rsid w:val="004A6F5A"/>
    <w:rsid w:val="004A71AF"/>
    <w:rsid w:val="004B008B"/>
    <w:rsid w:val="004B0743"/>
    <w:rsid w:val="004B0807"/>
    <w:rsid w:val="004B0856"/>
    <w:rsid w:val="004B0AB6"/>
    <w:rsid w:val="004B0ACB"/>
    <w:rsid w:val="004B0E8F"/>
    <w:rsid w:val="004B1474"/>
    <w:rsid w:val="004B1555"/>
    <w:rsid w:val="004B1889"/>
    <w:rsid w:val="004B1D89"/>
    <w:rsid w:val="004B3151"/>
    <w:rsid w:val="004B3530"/>
    <w:rsid w:val="004B387F"/>
    <w:rsid w:val="004B47BA"/>
    <w:rsid w:val="004B4BFB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619"/>
    <w:rsid w:val="004B7E6F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683"/>
    <w:rsid w:val="004C7D96"/>
    <w:rsid w:val="004D01A8"/>
    <w:rsid w:val="004D05EE"/>
    <w:rsid w:val="004D107A"/>
    <w:rsid w:val="004D118D"/>
    <w:rsid w:val="004D1623"/>
    <w:rsid w:val="004D1979"/>
    <w:rsid w:val="004D2536"/>
    <w:rsid w:val="004D2ACC"/>
    <w:rsid w:val="004D2DAB"/>
    <w:rsid w:val="004D3C10"/>
    <w:rsid w:val="004D4B06"/>
    <w:rsid w:val="004D4DBD"/>
    <w:rsid w:val="004D59A5"/>
    <w:rsid w:val="004D59BB"/>
    <w:rsid w:val="004D5D8C"/>
    <w:rsid w:val="004D64F2"/>
    <w:rsid w:val="004D6F11"/>
    <w:rsid w:val="004D7D5E"/>
    <w:rsid w:val="004D7FBC"/>
    <w:rsid w:val="004E0124"/>
    <w:rsid w:val="004E11F5"/>
    <w:rsid w:val="004E1505"/>
    <w:rsid w:val="004E1DC8"/>
    <w:rsid w:val="004E2117"/>
    <w:rsid w:val="004E21D0"/>
    <w:rsid w:val="004E27ED"/>
    <w:rsid w:val="004E37F5"/>
    <w:rsid w:val="004E3C31"/>
    <w:rsid w:val="004E3DA0"/>
    <w:rsid w:val="004E3E3E"/>
    <w:rsid w:val="004E3E58"/>
    <w:rsid w:val="004E4377"/>
    <w:rsid w:val="004E460C"/>
    <w:rsid w:val="004E4CFE"/>
    <w:rsid w:val="004E4F27"/>
    <w:rsid w:val="004E6A0B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0E1C"/>
    <w:rsid w:val="004F157A"/>
    <w:rsid w:val="004F1F38"/>
    <w:rsid w:val="004F2106"/>
    <w:rsid w:val="004F246E"/>
    <w:rsid w:val="004F24F2"/>
    <w:rsid w:val="004F253F"/>
    <w:rsid w:val="004F2BB2"/>
    <w:rsid w:val="004F2D13"/>
    <w:rsid w:val="004F3950"/>
    <w:rsid w:val="004F3CC4"/>
    <w:rsid w:val="004F44C5"/>
    <w:rsid w:val="004F4E8D"/>
    <w:rsid w:val="004F4F4B"/>
    <w:rsid w:val="004F59E9"/>
    <w:rsid w:val="004F5B75"/>
    <w:rsid w:val="004F5D21"/>
    <w:rsid w:val="004F61A5"/>
    <w:rsid w:val="004F638F"/>
    <w:rsid w:val="004F6803"/>
    <w:rsid w:val="004F6DE8"/>
    <w:rsid w:val="004F7420"/>
    <w:rsid w:val="004F77C1"/>
    <w:rsid w:val="00500042"/>
    <w:rsid w:val="00500281"/>
    <w:rsid w:val="005005C9"/>
    <w:rsid w:val="005010C3"/>
    <w:rsid w:val="00501162"/>
    <w:rsid w:val="00501441"/>
    <w:rsid w:val="005024F1"/>
    <w:rsid w:val="00502843"/>
    <w:rsid w:val="005028C0"/>
    <w:rsid w:val="00502C95"/>
    <w:rsid w:val="00503B70"/>
    <w:rsid w:val="00503E9E"/>
    <w:rsid w:val="00504832"/>
    <w:rsid w:val="00504ADD"/>
    <w:rsid w:val="00505588"/>
    <w:rsid w:val="00505A61"/>
    <w:rsid w:val="00506D7D"/>
    <w:rsid w:val="00507523"/>
    <w:rsid w:val="005076F3"/>
    <w:rsid w:val="00507715"/>
    <w:rsid w:val="00507B60"/>
    <w:rsid w:val="0051022C"/>
    <w:rsid w:val="005102DF"/>
    <w:rsid w:val="005104E8"/>
    <w:rsid w:val="005112D3"/>
    <w:rsid w:val="005114BF"/>
    <w:rsid w:val="00511F9F"/>
    <w:rsid w:val="00513006"/>
    <w:rsid w:val="00513378"/>
    <w:rsid w:val="005133A1"/>
    <w:rsid w:val="00513AAE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06B4"/>
    <w:rsid w:val="00521B57"/>
    <w:rsid w:val="005227F7"/>
    <w:rsid w:val="005229C7"/>
    <w:rsid w:val="0052324C"/>
    <w:rsid w:val="0052371E"/>
    <w:rsid w:val="00523948"/>
    <w:rsid w:val="00524127"/>
    <w:rsid w:val="00524568"/>
    <w:rsid w:val="005245D4"/>
    <w:rsid w:val="005250A9"/>
    <w:rsid w:val="005254EE"/>
    <w:rsid w:val="00525707"/>
    <w:rsid w:val="00526206"/>
    <w:rsid w:val="00526D41"/>
    <w:rsid w:val="00526EEC"/>
    <w:rsid w:val="005275B6"/>
    <w:rsid w:val="00527EA4"/>
    <w:rsid w:val="00531744"/>
    <w:rsid w:val="005318C3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3769D"/>
    <w:rsid w:val="00537A3A"/>
    <w:rsid w:val="005401ED"/>
    <w:rsid w:val="005402FE"/>
    <w:rsid w:val="00540A3E"/>
    <w:rsid w:val="00540A58"/>
    <w:rsid w:val="00540A85"/>
    <w:rsid w:val="00541045"/>
    <w:rsid w:val="00542185"/>
    <w:rsid w:val="005423A4"/>
    <w:rsid w:val="00542B4B"/>
    <w:rsid w:val="00542DF2"/>
    <w:rsid w:val="00542E21"/>
    <w:rsid w:val="00542E91"/>
    <w:rsid w:val="005432D5"/>
    <w:rsid w:val="005433C7"/>
    <w:rsid w:val="005436AB"/>
    <w:rsid w:val="00543B21"/>
    <w:rsid w:val="00543FC4"/>
    <w:rsid w:val="00543FFD"/>
    <w:rsid w:val="00544536"/>
    <w:rsid w:val="005448B3"/>
    <w:rsid w:val="00544A0D"/>
    <w:rsid w:val="00544B2B"/>
    <w:rsid w:val="00544F6D"/>
    <w:rsid w:val="0054528A"/>
    <w:rsid w:val="005456BC"/>
    <w:rsid w:val="00545849"/>
    <w:rsid w:val="005464E6"/>
    <w:rsid w:val="00546520"/>
    <w:rsid w:val="00546A49"/>
    <w:rsid w:val="00546AFF"/>
    <w:rsid w:val="00546DDF"/>
    <w:rsid w:val="00546F82"/>
    <w:rsid w:val="00546FD8"/>
    <w:rsid w:val="00547716"/>
    <w:rsid w:val="0054772E"/>
    <w:rsid w:val="00547ACD"/>
    <w:rsid w:val="00547BE6"/>
    <w:rsid w:val="005505CE"/>
    <w:rsid w:val="00550786"/>
    <w:rsid w:val="005509FE"/>
    <w:rsid w:val="00550A1A"/>
    <w:rsid w:val="00550ACF"/>
    <w:rsid w:val="00550F22"/>
    <w:rsid w:val="00551012"/>
    <w:rsid w:val="005511BC"/>
    <w:rsid w:val="0055140C"/>
    <w:rsid w:val="005514F8"/>
    <w:rsid w:val="00552448"/>
    <w:rsid w:val="00552DE6"/>
    <w:rsid w:val="00552EE9"/>
    <w:rsid w:val="0055371D"/>
    <w:rsid w:val="00553975"/>
    <w:rsid w:val="00553DC8"/>
    <w:rsid w:val="00553FC6"/>
    <w:rsid w:val="00554452"/>
    <w:rsid w:val="00554A69"/>
    <w:rsid w:val="00554A8C"/>
    <w:rsid w:val="00554B6E"/>
    <w:rsid w:val="0055515A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3F"/>
    <w:rsid w:val="00557CC2"/>
    <w:rsid w:val="00557F5C"/>
    <w:rsid w:val="0056017E"/>
    <w:rsid w:val="005602EF"/>
    <w:rsid w:val="00560418"/>
    <w:rsid w:val="00560AD0"/>
    <w:rsid w:val="005611B6"/>
    <w:rsid w:val="00561290"/>
    <w:rsid w:val="005614F8"/>
    <w:rsid w:val="0056161F"/>
    <w:rsid w:val="00561945"/>
    <w:rsid w:val="00561C79"/>
    <w:rsid w:val="00562B9B"/>
    <w:rsid w:val="00562C4E"/>
    <w:rsid w:val="005635C8"/>
    <w:rsid w:val="00564095"/>
    <w:rsid w:val="00564EEE"/>
    <w:rsid w:val="00565CBE"/>
    <w:rsid w:val="005668E1"/>
    <w:rsid w:val="00567BC6"/>
    <w:rsid w:val="00567DB4"/>
    <w:rsid w:val="00570128"/>
    <w:rsid w:val="0057037F"/>
    <w:rsid w:val="0057053F"/>
    <w:rsid w:val="00570DDD"/>
    <w:rsid w:val="0057153F"/>
    <w:rsid w:val="00571580"/>
    <w:rsid w:val="005715DA"/>
    <w:rsid w:val="0057165A"/>
    <w:rsid w:val="0057213A"/>
    <w:rsid w:val="00572158"/>
    <w:rsid w:val="005722FD"/>
    <w:rsid w:val="00572386"/>
    <w:rsid w:val="005724F1"/>
    <w:rsid w:val="00574594"/>
    <w:rsid w:val="00574633"/>
    <w:rsid w:val="00574916"/>
    <w:rsid w:val="00574AED"/>
    <w:rsid w:val="00574B1D"/>
    <w:rsid w:val="00575270"/>
    <w:rsid w:val="0057546B"/>
    <w:rsid w:val="005767CB"/>
    <w:rsid w:val="00576996"/>
    <w:rsid w:val="00576A29"/>
    <w:rsid w:val="00576A31"/>
    <w:rsid w:val="005777B0"/>
    <w:rsid w:val="00577BCB"/>
    <w:rsid w:val="005805FC"/>
    <w:rsid w:val="005806A0"/>
    <w:rsid w:val="00580740"/>
    <w:rsid w:val="00580884"/>
    <w:rsid w:val="00581289"/>
    <w:rsid w:val="00581324"/>
    <w:rsid w:val="005817B8"/>
    <w:rsid w:val="00581CD3"/>
    <w:rsid w:val="005822F5"/>
    <w:rsid w:val="00583723"/>
    <w:rsid w:val="00583781"/>
    <w:rsid w:val="00583C2D"/>
    <w:rsid w:val="00583D24"/>
    <w:rsid w:val="00583E08"/>
    <w:rsid w:val="00583F0D"/>
    <w:rsid w:val="00583F8F"/>
    <w:rsid w:val="00583FCE"/>
    <w:rsid w:val="005840E3"/>
    <w:rsid w:val="0058422B"/>
    <w:rsid w:val="00584696"/>
    <w:rsid w:val="005847B8"/>
    <w:rsid w:val="00584865"/>
    <w:rsid w:val="00584B78"/>
    <w:rsid w:val="00584E37"/>
    <w:rsid w:val="00585A6A"/>
    <w:rsid w:val="00585F8E"/>
    <w:rsid w:val="0058629C"/>
    <w:rsid w:val="00586F5D"/>
    <w:rsid w:val="005876CB"/>
    <w:rsid w:val="00587CBF"/>
    <w:rsid w:val="00587F68"/>
    <w:rsid w:val="00587FCA"/>
    <w:rsid w:val="00590F97"/>
    <w:rsid w:val="00591270"/>
    <w:rsid w:val="00591402"/>
    <w:rsid w:val="0059155D"/>
    <w:rsid w:val="00591752"/>
    <w:rsid w:val="00591BF7"/>
    <w:rsid w:val="00592927"/>
    <w:rsid w:val="00592982"/>
    <w:rsid w:val="00592B3C"/>
    <w:rsid w:val="00592E8C"/>
    <w:rsid w:val="0059334E"/>
    <w:rsid w:val="0059364F"/>
    <w:rsid w:val="005939B9"/>
    <w:rsid w:val="005945BE"/>
    <w:rsid w:val="00594744"/>
    <w:rsid w:val="00594953"/>
    <w:rsid w:val="0059498C"/>
    <w:rsid w:val="00594DBE"/>
    <w:rsid w:val="00595279"/>
    <w:rsid w:val="00595E31"/>
    <w:rsid w:val="0059675B"/>
    <w:rsid w:val="0059704C"/>
    <w:rsid w:val="00597DC0"/>
    <w:rsid w:val="00597E77"/>
    <w:rsid w:val="005A0EB9"/>
    <w:rsid w:val="005A1392"/>
    <w:rsid w:val="005A1519"/>
    <w:rsid w:val="005A18C1"/>
    <w:rsid w:val="005A18F4"/>
    <w:rsid w:val="005A19AE"/>
    <w:rsid w:val="005A1AFF"/>
    <w:rsid w:val="005A1FE1"/>
    <w:rsid w:val="005A2118"/>
    <w:rsid w:val="005A22E2"/>
    <w:rsid w:val="005A2369"/>
    <w:rsid w:val="005A24A7"/>
    <w:rsid w:val="005A25ED"/>
    <w:rsid w:val="005A26C4"/>
    <w:rsid w:val="005A2939"/>
    <w:rsid w:val="005A31BC"/>
    <w:rsid w:val="005A3363"/>
    <w:rsid w:val="005A3C25"/>
    <w:rsid w:val="005A4152"/>
    <w:rsid w:val="005A41F5"/>
    <w:rsid w:val="005A4C8E"/>
    <w:rsid w:val="005A4F43"/>
    <w:rsid w:val="005A5AD7"/>
    <w:rsid w:val="005A5C18"/>
    <w:rsid w:val="005A6BD5"/>
    <w:rsid w:val="005A6D35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3689"/>
    <w:rsid w:val="005B5711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6D27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2137"/>
    <w:rsid w:val="005C22BC"/>
    <w:rsid w:val="005C3526"/>
    <w:rsid w:val="005C3729"/>
    <w:rsid w:val="005C3EBB"/>
    <w:rsid w:val="005C4147"/>
    <w:rsid w:val="005C446C"/>
    <w:rsid w:val="005C44DB"/>
    <w:rsid w:val="005C4A7A"/>
    <w:rsid w:val="005C6199"/>
    <w:rsid w:val="005C685E"/>
    <w:rsid w:val="005C6B9C"/>
    <w:rsid w:val="005C70AC"/>
    <w:rsid w:val="005C7407"/>
    <w:rsid w:val="005C7CFA"/>
    <w:rsid w:val="005D00E0"/>
    <w:rsid w:val="005D041D"/>
    <w:rsid w:val="005D0EDF"/>
    <w:rsid w:val="005D155A"/>
    <w:rsid w:val="005D1EF5"/>
    <w:rsid w:val="005D1F7B"/>
    <w:rsid w:val="005D2308"/>
    <w:rsid w:val="005D25E5"/>
    <w:rsid w:val="005D2E09"/>
    <w:rsid w:val="005D31D8"/>
    <w:rsid w:val="005D3358"/>
    <w:rsid w:val="005D344B"/>
    <w:rsid w:val="005D3F66"/>
    <w:rsid w:val="005D4509"/>
    <w:rsid w:val="005D4966"/>
    <w:rsid w:val="005D524D"/>
    <w:rsid w:val="005D59CC"/>
    <w:rsid w:val="005D5C9F"/>
    <w:rsid w:val="005D62BE"/>
    <w:rsid w:val="005D6437"/>
    <w:rsid w:val="005D7AF5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D10"/>
    <w:rsid w:val="005E2F0F"/>
    <w:rsid w:val="005E4203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0A7E"/>
    <w:rsid w:val="005F14ED"/>
    <w:rsid w:val="005F175F"/>
    <w:rsid w:val="005F1B71"/>
    <w:rsid w:val="005F24EA"/>
    <w:rsid w:val="005F26C1"/>
    <w:rsid w:val="005F2AE9"/>
    <w:rsid w:val="005F2BF8"/>
    <w:rsid w:val="005F2CD4"/>
    <w:rsid w:val="005F2CFB"/>
    <w:rsid w:val="005F2DD4"/>
    <w:rsid w:val="005F3C73"/>
    <w:rsid w:val="005F3EF6"/>
    <w:rsid w:val="005F3F78"/>
    <w:rsid w:val="005F41F5"/>
    <w:rsid w:val="005F4816"/>
    <w:rsid w:val="005F4FCA"/>
    <w:rsid w:val="005F673C"/>
    <w:rsid w:val="005F6A9D"/>
    <w:rsid w:val="005F6B38"/>
    <w:rsid w:val="005F6B4D"/>
    <w:rsid w:val="005F6ECB"/>
    <w:rsid w:val="005F7291"/>
    <w:rsid w:val="005F7C2E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3C5"/>
    <w:rsid w:val="0060346D"/>
    <w:rsid w:val="00603B89"/>
    <w:rsid w:val="006049CC"/>
    <w:rsid w:val="006052AC"/>
    <w:rsid w:val="00605723"/>
    <w:rsid w:val="00605B32"/>
    <w:rsid w:val="00605BEC"/>
    <w:rsid w:val="00606172"/>
    <w:rsid w:val="006062F5"/>
    <w:rsid w:val="00606336"/>
    <w:rsid w:val="00606B29"/>
    <w:rsid w:val="00606F79"/>
    <w:rsid w:val="00606FB2"/>
    <w:rsid w:val="00607212"/>
    <w:rsid w:val="00607502"/>
    <w:rsid w:val="00607694"/>
    <w:rsid w:val="006078F9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195"/>
    <w:rsid w:val="00616267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5A8"/>
    <w:rsid w:val="00621DA0"/>
    <w:rsid w:val="00622884"/>
    <w:rsid w:val="006229FE"/>
    <w:rsid w:val="00623AAB"/>
    <w:rsid w:val="00623AB4"/>
    <w:rsid w:val="00623E59"/>
    <w:rsid w:val="00623F1F"/>
    <w:rsid w:val="00624084"/>
    <w:rsid w:val="00624971"/>
    <w:rsid w:val="006251A8"/>
    <w:rsid w:val="006251D1"/>
    <w:rsid w:val="0062531D"/>
    <w:rsid w:val="0062581F"/>
    <w:rsid w:val="00625D3C"/>
    <w:rsid w:val="00625FC5"/>
    <w:rsid w:val="0062600D"/>
    <w:rsid w:val="006261FC"/>
    <w:rsid w:val="006264DC"/>
    <w:rsid w:val="00626790"/>
    <w:rsid w:val="006270AB"/>
    <w:rsid w:val="006273ED"/>
    <w:rsid w:val="00627CB7"/>
    <w:rsid w:val="00631851"/>
    <w:rsid w:val="00631884"/>
    <w:rsid w:val="006325B8"/>
    <w:rsid w:val="00632CB9"/>
    <w:rsid w:val="00632D47"/>
    <w:rsid w:val="00632E8D"/>
    <w:rsid w:val="0063398F"/>
    <w:rsid w:val="00633E50"/>
    <w:rsid w:val="00634037"/>
    <w:rsid w:val="0063409F"/>
    <w:rsid w:val="00634FAB"/>
    <w:rsid w:val="006357A6"/>
    <w:rsid w:val="00635FEA"/>
    <w:rsid w:val="00636194"/>
    <w:rsid w:val="0063636C"/>
    <w:rsid w:val="006375C8"/>
    <w:rsid w:val="00637728"/>
    <w:rsid w:val="00637840"/>
    <w:rsid w:val="00637940"/>
    <w:rsid w:val="00637E3B"/>
    <w:rsid w:val="00640FB1"/>
    <w:rsid w:val="006410FB"/>
    <w:rsid w:val="00641800"/>
    <w:rsid w:val="00642127"/>
    <w:rsid w:val="0064259D"/>
    <w:rsid w:val="006431A3"/>
    <w:rsid w:val="00643736"/>
    <w:rsid w:val="00643A81"/>
    <w:rsid w:val="006440DA"/>
    <w:rsid w:val="00644286"/>
    <w:rsid w:val="006442C3"/>
    <w:rsid w:val="00644AA5"/>
    <w:rsid w:val="00644F70"/>
    <w:rsid w:val="0064558F"/>
    <w:rsid w:val="00645889"/>
    <w:rsid w:val="00645C2F"/>
    <w:rsid w:val="00646323"/>
    <w:rsid w:val="0064685F"/>
    <w:rsid w:val="00647B5C"/>
    <w:rsid w:val="00647D68"/>
    <w:rsid w:val="00647F28"/>
    <w:rsid w:val="006501E6"/>
    <w:rsid w:val="00650407"/>
    <w:rsid w:val="00651F88"/>
    <w:rsid w:val="00652642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E0B"/>
    <w:rsid w:val="00657274"/>
    <w:rsid w:val="00657627"/>
    <w:rsid w:val="006614FC"/>
    <w:rsid w:val="00661B4C"/>
    <w:rsid w:val="00661DC5"/>
    <w:rsid w:val="00661ED0"/>
    <w:rsid w:val="00661F95"/>
    <w:rsid w:val="00662705"/>
    <w:rsid w:val="00662A14"/>
    <w:rsid w:val="0066365C"/>
    <w:rsid w:val="00663866"/>
    <w:rsid w:val="00663D29"/>
    <w:rsid w:val="00664667"/>
    <w:rsid w:val="0066522E"/>
    <w:rsid w:val="00665817"/>
    <w:rsid w:val="00665A83"/>
    <w:rsid w:val="00665A85"/>
    <w:rsid w:val="00665D6F"/>
    <w:rsid w:val="00666121"/>
    <w:rsid w:val="0066636A"/>
    <w:rsid w:val="00666625"/>
    <w:rsid w:val="00666A1E"/>
    <w:rsid w:val="00666D4C"/>
    <w:rsid w:val="00666D7B"/>
    <w:rsid w:val="00666DE0"/>
    <w:rsid w:val="00667364"/>
    <w:rsid w:val="00667D7E"/>
    <w:rsid w:val="006705AA"/>
    <w:rsid w:val="00670951"/>
    <w:rsid w:val="00670B83"/>
    <w:rsid w:val="006716BC"/>
    <w:rsid w:val="00671E7E"/>
    <w:rsid w:val="006722CF"/>
    <w:rsid w:val="00672E85"/>
    <w:rsid w:val="00672ED5"/>
    <w:rsid w:val="0067370A"/>
    <w:rsid w:val="00673935"/>
    <w:rsid w:val="006741F2"/>
    <w:rsid w:val="00674211"/>
    <w:rsid w:val="006745FA"/>
    <w:rsid w:val="00674904"/>
    <w:rsid w:val="00674D66"/>
    <w:rsid w:val="006752E1"/>
    <w:rsid w:val="006758FD"/>
    <w:rsid w:val="00675A41"/>
    <w:rsid w:val="006761FD"/>
    <w:rsid w:val="0067640E"/>
    <w:rsid w:val="00676476"/>
    <w:rsid w:val="0067685E"/>
    <w:rsid w:val="00676A4B"/>
    <w:rsid w:val="00677698"/>
    <w:rsid w:val="00677AC7"/>
    <w:rsid w:val="006801B1"/>
    <w:rsid w:val="0068049D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4BC3"/>
    <w:rsid w:val="00684D48"/>
    <w:rsid w:val="0068543A"/>
    <w:rsid w:val="006856F1"/>
    <w:rsid w:val="00685870"/>
    <w:rsid w:val="0068593A"/>
    <w:rsid w:val="00685B58"/>
    <w:rsid w:val="00686B5C"/>
    <w:rsid w:val="0068710E"/>
    <w:rsid w:val="006872E5"/>
    <w:rsid w:val="00687455"/>
    <w:rsid w:val="00687901"/>
    <w:rsid w:val="006900A0"/>
    <w:rsid w:val="00690173"/>
    <w:rsid w:val="0069067D"/>
    <w:rsid w:val="00690A80"/>
    <w:rsid w:val="00690BA5"/>
    <w:rsid w:val="00690D07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6D5F"/>
    <w:rsid w:val="00696D88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2C36"/>
    <w:rsid w:val="006A358A"/>
    <w:rsid w:val="006A3B5A"/>
    <w:rsid w:val="006A3EEF"/>
    <w:rsid w:val="006A40F8"/>
    <w:rsid w:val="006A4115"/>
    <w:rsid w:val="006A47B6"/>
    <w:rsid w:val="006A4E97"/>
    <w:rsid w:val="006A5031"/>
    <w:rsid w:val="006A5193"/>
    <w:rsid w:val="006A5DEF"/>
    <w:rsid w:val="006A66AC"/>
    <w:rsid w:val="006A6950"/>
    <w:rsid w:val="006A76A6"/>
    <w:rsid w:val="006A778F"/>
    <w:rsid w:val="006B1CFA"/>
    <w:rsid w:val="006B268F"/>
    <w:rsid w:val="006B2CC0"/>
    <w:rsid w:val="006B3226"/>
    <w:rsid w:val="006B3782"/>
    <w:rsid w:val="006B37CB"/>
    <w:rsid w:val="006B39AA"/>
    <w:rsid w:val="006B3CD8"/>
    <w:rsid w:val="006B41E1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40E"/>
    <w:rsid w:val="006B7EDF"/>
    <w:rsid w:val="006C065B"/>
    <w:rsid w:val="006C0881"/>
    <w:rsid w:val="006C08B0"/>
    <w:rsid w:val="006C0A5C"/>
    <w:rsid w:val="006C0F51"/>
    <w:rsid w:val="006C1579"/>
    <w:rsid w:val="006C1A3F"/>
    <w:rsid w:val="006C1EC0"/>
    <w:rsid w:val="006C30CC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635"/>
    <w:rsid w:val="006D0D96"/>
    <w:rsid w:val="006D12FD"/>
    <w:rsid w:val="006D1381"/>
    <w:rsid w:val="006D13CE"/>
    <w:rsid w:val="006D13ED"/>
    <w:rsid w:val="006D1738"/>
    <w:rsid w:val="006D28DD"/>
    <w:rsid w:val="006D32E9"/>
    <w:rsid w:val="006D434B"/>
    <w:rsid w:val="006D450F"/>
    <w:rsid w:val="006D4E73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54E"/>
    <w:rsid w:val="006E268B"/>
    <w:rsid w:val="006E27DD"/>
    <w:rsid w:val="006E2A46"/>
    <w:rsid w:val="006E2C12"/>
    <w:rsid w:val="006E38B7"/>
    <w:rsid w:val="006E3CDE"/>
    <w:rsid w:val="006E440B"/>
    <w:rsid w:val="006E461C"/>
    <w:rsid w:val="006E501A"/>
    <w:rsid w:val="006E517E"/>
    <w:rsid w:val="006E53F8"/>
    <w:rsid w:val="006E57CC"/>
    <w:rsid w:val="006E5BEC"/>
    <w:rsid w:val="006E5E19"/>
    <w:rsid w:val="006E67E2"/>
    <w:rsid w:val="006E6CB9"/>
    <w:rsid w:val="006E7015"/>
    <w:rsid w:val="006E741C"/>
    <w:rsid w:val="006E7908"/>
    <w:rsid w:val="006E7D1C"/>
    <w:rsid w:val="006F06DD"/>
    <w:rsid w:val="006F09BB"/>
    <w:rsid w:val="006F0C41"/>
    <w:rsid w:val="006F100F"/>
    <w:rsid w:val="006F10CA"/>
    <w:rsid w:val="006F1836"/>
    <w:rsid w:val="006F183B"/>
    <w:rsid w:val="006F199B"/>
    <w:rsid w:val="006F2153"/>
    <w:rsid w:val="006F221F"/>
    <w:rsid w:val="006F23A0"/>
    <w:rsid w:val="006F23F1"/>
    <w:rsid w:val="006F2534"/>
    <w:rsid w:val="006F25C8"/>
    <w:rsid w:val="006F37F6"/>
    <w:rsid w:val="006F4AE8"/>
    <w:rsid w:val="006F4CCD"/>
    <w:rsid w:val="006F5733"/>
    <w:rsid w:val="006F5D05"/>
    <w:rsid w:val="006F6810"/>
    <w:rsid w:val="006F782E"/>
    <w:rsid w:val="006F7F71"/>
    <w:rsid w:val="00700478"/>
    <w:rsid w:val="00700490"/>
    <w:rsid w:val="0070071D"/>
    <w:rsid w:val="00700FA3"/>
    <w:rsid w:val="00701543"/>
    <w:rsid w:val="00701996"/>
    <w:rsid w:val="0070205D"/>
    <w:rsid w:val="00702303"/>
    <w:rsid w:val="00702308"/>
    <w:rsid w:val="0070243E"/>
    <w:rsid w:val="0070253E"/>
    <w:rsid w:val="00702BC9"/>
    <w:rsid w:val="00703174"/>
    <w:rsid w:val="00703193"/>
    <w:rsid w:val="00703BF6"/>
    <w:rsid w:val="00703C1B"/>
    <w:rsid w:val="00704BE1"/>
    <w:rsid w:val="007058A1"/>
    <w:rsid w:val="00705964"/>
    <w:rsid w:val="00705B44"/>
    <w:rsid w:val="00705DF8"/>
    <w:rsid w:val="00705F7B"/>
    <w:rsid w:val="00705FDE"/>
    <w:rsid w:val="00706237"/>
    <w:rsid w:val="00706461"/>
    <w:rsid w:val="00706A65"/>
    <w:rsid w:val="007076A0"/>
    <w:rsid w:val="00707712"/>
    <w:rsid w:val="00707A56"/>
    <w:rsid w:val="00710148"/>
    <w:rsid w:val="007101B4"/>
    <w:rsid w:val="00710FB7"/>
    <w:rsid w:val="007110FA"/>
    <w:rsid w:val="00711123"/>
    <w:rsid w:val="00711162"/>
    <w:rsid w:val="007111E1"/>
    <w:rsid w:val="00711511"/>
    <w:rsid w:val="0071152F"/>
    <w:rsid w:val="007116B6"/>
    <w:rsid w:val="00711EC6"/>
    <w:rsid w:val="007129AE"/>
    <w:rsid w:val="00712A0E"/>
    <w:rsid w:val="007133D5"/>
    <w:rsid w:val="007143BD"/>
    <w:rsid w:val="00714B87"/>
    <w:rsid w:val="00714C6F"/>
    <w:rsid w:val="007154CA"/>
    <w:rsid w:val="007157C4"/>
    <w:rsid w:val="007167C3"/>
    <w:rsid w:val="00716806"/>
    <w:rsid w:val="0071695D"/>
    <w:rsid w:val="00716B1E"/>
    <w:rsid w:val="00717349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516"/>
    <w:rsid w:val="007226FF"/>
    <w:rsid w:val="00722745"/>
    <w:rsid w:val="00722A74"/>
    <w:rsid w:val="00722AFB"/>
    <w:rsid w:val="00722D57"/>
    <w:rsid w:val="00723380"/>
    <w:rsid w:val="00723A57"/>
    <w:rsid w:val="00723D6B"/>
    <w:rsid w:val="0072406F"/>
    <w:rsid w:val="0072409F"/>
    <w:rsid w:val="00724453"/>
    <w:rsid w:val="00724957"/>
    <w:rsid w:val="00724A5B"/>
    <w:rsid w:val="00724D65"/>
    <w:rsid w:val="00724E45"/>
    <w:rsid w:val="00725497"/>
    <w:rsid w:val="007263A4"/>
    <w:rsid w:val="0072661F"/>
    <w:rsid w:val="00726BB3"/>
    <w:rsid w:val="00727C25"/>
    <w:rsid w:val="00730020"/>
    <w:rsid w:val="0073008F"/>
    <w:rsid w:val="00730417"/>
    <w:rsid w:val="007306E0"/>
    <w:rsid w:val="00731033"/>
    <w:rsid w:val="00731425"/>
    <w:rsid w:val="0073153B"/>
    <w:rsid w:val="007315AD"/>
    <w:rsid w:val="00731CA0"/>
    <w:rsid w:val="007320F1"/>
    <w:rsid w:val="00732B43"/>
    <w:rsid w:val="00732B66"/>
    <w:rsid w:val="00732BF4"/>
    <w:rsid w:val="00732EA0"/>
    <w:rsid w:val="00733110"/>
    <w:rsid w:val="00733221"/>
    <w:rsid w:val="00733641"/>
    <w:rsid w:val="00733C57"/>
    <w:rsid w:val="00733EC1"/>
    <w:rsid w:val="0073402B"/>
    <w:rsid w:val="007347DF"/>
    <w:rsid w:val="007349D7"/>
    <w:rsid w:val="00734CF6"/>
    <w:rsid w:val="0073510F"/>
    <w:rsid w:val="0073511A"/>
    <w:rsid w:val="007352C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BBC"/>
    <w:rsid w:val="00741F3A"/>
    <w:rsid w:val="00742989"/>
    <w:rsid w:val="00742A7C"/>
    <w:rsid w:val="00742DDD"/>
    <w:rsid w:val="007439FF"/>
    <w:rsid w:val="00744151"/>
    <w:rsid w:val="007444A7"/>
    <w:rsid w:val="00744765"/>
    <w:rsid w:val="00744814"/>
    <w:rsid w:val="00744A88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CE"/>
    <w:rsid w:val="00747781"/>
    <w:rsid w:val="00747CA9"/>
    <w:rsid w:val="00747FCC"/>
    <w:rsid w:val="007502B4"/>
    <w:rsid w:val="00750A61"/>
    <w:rsid w:val="00750D43"/>
    <w:rsid w:val="00750E38"/>
    <w:rsid w:val="007510C9"/>
    <w:rsid w:val="007511FC"/>
    <w:rsid w:val="00751285"/>
    <w:rsid w:val="00751AB5"/>
    <w:rsid w:val="00751B34"/>
    <w:rsid w:val="00751CA8"/>
    <w:rsid w:val="0075253B"/>
    <w:rsid w:val="00752605"/>
    <w:rsid w:val="00753049"/>
    <w:rsid w:val="007531A7"/>
    <w:rsid w:val="0075364A"/>
    <w:rsid w:val="00753742"/>
    <w:rsid w:val="00753A6C"/>
    <w:rsid w:val="00753FE1"/>
    <w:rsid w:val="007540AA"/>
    <w:rsid w:val="0075418C"/>
    <w:rsid w:val="00754F77"/>
    <w:rsid w:val="007561DA"/>
    <w:rsid w:val="007568E2"/>
    <w:rsid w:val="00756A06"/>
    <w:rsid w:val="00756C03"/>
    <w:rsid w:val="00756C80"/>
    <w:rsid w:val="00756E0E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052"/>
    <w:rsid w:val="00765484"/>
    <w:rsid w:val="007654D5"/>
    <w:rsid w:val="00765757"/>
    <w:rsid w:val="00765855"/>
    <w:rsid w:val="00765945"/>
    <w:rsid w:val="00765948"/>
    <w:rsid w:val="00765972"/>
    <w:rsid w:val="00765D7E"/>
    <w:rsid w:val="00766796"/>
    <w:rsid w:val="00766BDD"/>
    <w:rsid w:val="00766FDA"/>
    <w:rsid w:val="007670A1"/>
    <w:rsid w:val="007677E7"/>
    <w:rsid w:val="00767C30"/>
    <w:rsid w:val="007702E5"/>
    <w:rsid w:val="0077046D"/>
    <w:rsid w:val="007705A1"/>
    <w:rsid w:val="007707AE"/>
    <w:rsid w:val="00770E7D"/>
    <w:rsid w:val="0077152A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4C9F"/>
    <w:rsid w:val="00775208"/>
    <w:rsid w:val="00775250"/>
    <w:rsid w:val="007752B1"/>
    <w:rsid w:val="00775E77"/>
    <w:rsid w:val="007762C6"/>
    <w:rsid w:val="00776373"/>
    <w:rsid w:val="00776BB3"/>
    <w:rsid w:val="00776BF5"/>
    <w:rsid w:val="00776C12"/>
    <w:rsid w:val="007778D9"/>
    <w:rsid w:val="007808F2"/>
    <w:rsid w:val="00780E10"/>
    <w:rsid w:val="00780EA6"/>
    <w:rsid w:val="007810A9"/>
    <w:rsid w:val="007815AF"/>
    <w:rsid w:val="0078212F"/>
    <w:rsid w:val="0078215B"/>
    <w:rsid w:val="00782837"/>
    <w:rsid w:val="007832C4"/>
    <w:rsid w:val="00783320"/>
    <w:rsid w:val="00783ABA"/>
    <w:rsid w:val="007842E4"/>
    <w:rsid w:val="007846F2"/>
    <w:rsid w:val="00785049"/>
    <w:rsid w:val="007855DC"/>
    <w:rsid w:val="0078566E"/>
    <w:rsid w:val="00785CA0"/>
    <w:rsid w:val="00785DEA"/>
    <w:rsid w:val="00785E26"/>
    <w:rsid w:val="00786063"/>
    <w:rsid w:val="00786183"/>
    <w:rsid w:val="0078652C"/>
    <w:rsid w:val="00786573"/>
    <w:rsid w:val="0078657F"/>
    <w:rsid w:val="0078661F"/>
    <w:rsid w:val="0078671D"/>
    <w:rsid w:val="0078675B"/>
    <w:rsid w:val="007867F6"/>
    <w:rsid w:val="00786AE2"/>
    <w:rsid w:val="00786ED4"/>
    <w:rsid w:val="007874EF"/>
    <w:rsid w:val="007911FD"/>
    <w:rsid w:val="007912F1"/>
    <w:rsid w:val="00791467"/>
    <w:rsid w:val="007919B8"/>
    <w:rsid w:val="00791F67"/>
    <w:rsid w:val="00792996"/>
    <w:rsid w:val="00792B52"/>
    <w:rsid w:val="00792C0F"/>
    <w:rsid w:val="00792F14"/>
    <w:rsid w:val="00793267"/>
    <w:rsid w:val="00793527"/>
    <w:rsid w:val="00794E6D"/>
    <w:rsid w:val="00795760"/>
    <w:rsid w:val="00795856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02F"/>
    <w:rsid w:val="007A13D2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A7B08"/>
    <w:rsid w:val="007B0124"/>
    <w:rsid w:val="007B0193"/>
    <w:rsid w:val="007B021B"/>
    <w:rsid w:val="007B0245"/>
    <w:rsid w:val="007B068F"/>
    <w:rsid w:val="007B0690"/>
    <w:rsid w:val="007B0A01"/>
    <w:rsid w:val="007B0BCD"/>
    <w:rsid w:val="007B10DD"/>
    <w:rsid w:val="007B120B"/>
    <w:rsid w:val="007B1C61"/>
    <w:rsid w:val="007B1F3A"/>
    <w:rsid w:val="007B1F89"/>
    <w:rsid w:val="007B2309"/>
    <w:rsid w:val="007B267C"/>
    <w:rsid w:val="007B28FD"/>
    <w:rsid w:val="007B3A43"/>
    <w:rsid w:val="007B41B0"/>
    <w:rsid w:val="007B4212"/>
    <w:rsid w:val="007B576C"/>
    <w:rsid w:val="007B60F7"/>
    <w:rsid w:val="007B6850"/>
    <w:rsid w:val="007B687E"/>
    <w:rsid w:val="007B6E4E"/>
    <w:rsid w:val="007B6E8B"/>
    <w:rsid w:val="007B72AE"/>
    <w:rsid w:val="007B7772"/>
    <w:rsid w:val="007B77D9"/>
    <w:rsid w:val="007C0B44"/>
    <w:rsid w:val="007C0C53"/>
    <w:rsid w:val="007C0D32"/>
    <w:rsid w:val="007C0F04"/>
    <w:rsid w:val="007C0FFD"/>
    <w:rsid w:val="007C18FA"/>
    <w:rsid w:val="007C1A8D"/>
    <w:rsid w:val="007C1CF5"/>
    <w:rsid w:val="007C1E9C"/>
    <w:rsid w:val="007C21AF"/>
    <w:rsid w:val="007C2280"/>
    <w:rsid w:val="007C241E"/>
    <w:rsid w:val="007C245F"/>
    <w:rsid w:val="007C360C"/>
    <w:rsid w:val="007C3730"/>
    <w:rsid w:val="007C4A9D"/>
    <w:rsid w:val="007C4E1D"/>
    <w:rsid w:val="007C54EB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5FBC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0B6"/>
    <w:rsid w:val="007E1258"/>
    <w:rsid w:val="007E1BE8"/>
    <w:rsid w:val="007E1C23"/>
    <w:rsid w:val="007E2159"/>
    <w:rsid w:val="007E2904"/>
    <w:rsid w:val="007E32CB"/>
    <w:rsid w:val="007E3646"/>
    <w:rsid w:val="007E38DB"/>
    <w:rsid w:val="007E395A"/>
    <w:rsid w:val="007E431F"/>
    <w:rsid w:val="007E4768"/>
    <w:rsid w:val="007E48AE"/>
    <w:rsid w:val="007E5218"/>
    <w:rsid w:val="007E6A7A"/>
    <w:rsid w:val="007E6A97"/>
    <w:rsid w:val="007E7079"/>
    <w:rsid w:val="007E7529"/>
    <w:rsid w:val="007E759E"/>
    <w:rsid w:val="007E76A1"/>
    <w:rsid w:val="007E7CBA"/>
    <w:rsid w:val="007F07EB"/>
    <w:rsid w:val="007F098B"/>
    <w:rsid w:val="007F0BCC"/>
    <w:rsid w:val="007F1314"/>
    <w:rsid w:val="007F17FD"/>
    <w:rsid w:val="007F1AF2"/>
    <w:rsid w:val="007F2720"/>
    <w:rsid w:val="007F3E50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A7B"/>
    <w:rsid w:val="00805B4B"/>
    <w:rsid w:val="008063AD"/>
    <w:rsid w:val="008064C1"/>
    <w:rsid w:val="008065AC"/>
    <w:rsid w:val="008067D9"/>
    <w:rsid w:val="00806C82"/>
    <w:rsid w:val="00806CD1"/>
    <w:rsid w:val="008071B9"/>
    <w:rsid w:val="00807483"/>
    <w:rsid w:val="00807810"/>
    <w:rsid w:val="00807CD7"/>
    <w:rsid w:val="00807E2B"/>
    <w:rsid w:val="00810104"/>
    <w:rsid w:val="0081046D"/>
    <w:rsid w:val="00810936"/>
    <w:rsid w:val="00810B09"/>
    <w:rsid w:val="008110C9"/>
    <w:rsid w:val="0081130A"/>
    <w:rsid w:val="008116C5"/>
    <w:rsid w:val="00811798"/>
    <w:rsid w:val="008118AD"/>
    <w:rsid w:val="00811C60"/>
    <w:rsid w:val="00812575"/>
    <w:rsid w:val="008128DC"/>
    <w:rsid w:val="00813664"/>
    <w:rsid w:val="00813826"/>
    <w:rsid w:val="00813856"/>
    <w:rsid w:val="00813DAE"/>
    <w:rsid w:val="00813E44"/>
    <w:rsid w:val="00813FE3"/>
    <w:rsid w:val="00814A3D"/>
    <w:rsid w:val="00814E02"/>
    <w:rsid w:val="008150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324"/>
    <w:rsid w:val="00820988"/>
    <w:rsid w:val="00820B56"/>
    <w:rsid w:val="00820B5E"/>
    <w:rsid w:val="00820FDA"/>
    <w:rsid w:val="008211E6"/>
    <w:rsid w:val="008213A0"/>
    <w:rsid w:val="0082165F"/>
    <w:rsid w:val="008217E8"/>
    <w:rsid w:val="008219A3"/>
    <w:rsid w:val="00821F6A"/>
    <w:rsid w:val="0082263C"/>
    <w:rsid w:val="00822B7C"/>
    <w:rsid w:val="008231B7"/>
    <w:rsid w:val="00823487"/>
    <w:rsid w:val="00823DD3"/>
    <w:rsid w:val="00823E92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B6F"/>
    <w:rsid w:val="00827F8C"/>
    <w:rsid w:val="00827FCD"/>
    <w:rsid w:val="00830236"/>
    <w:rsid w:val="00830C3A"/>
    <w:rsid w:val="00830D03"/>
    <w:rsid w:val="00830E29"/>
    <w:rsid w:val="0083181E"/>
    <w:rsid w:val="00831BB3"/>
    <w:rsid w:val="00831CA4"/>
    <w:rsid w:val="00832381"/>
    <w:rsid w:val="008324A7"/>
    <w:rsid w:val="008324CF"/>
    <w:rsid w:val="00832B50"/>
    <w:rsid w:val="00832E28"/>
    <w:rsid w:val="008333A4"/>
    <w:rsid w:val="00833C15"/>
    <w:rsid w:val="00833DCD"/>
    <w:rsid w:val="00833E7C"/>
    <w:rsid w:val="00834228"/>
    <w:rsid w:val="0083433F"/>
    <w:rsid w:val="00834635"/>
    <w:rsid w:val="00834EE6"/>
    <w:rsid w:val="0083507C"/>
    <w:rsid w:val="0083512C"/>
    <w:rsid w:val="00835BA0"/>
    <w:rsid w:val="00835D08"/>
    <w:rsid w:val="00835D67"/>
    <w:rsid w:val="008366E1"/>
    <w:rsid w:val="00836ABB"/>
    <w:rsid w:val="00836D4A"/>
    <w:rsid w:val="0083723A"/>
    <w:rsid w:val="00837B2C"/>
    <w:rsid w:val="00840957"/>
    <w:rsid w:val="00840AF7"/>
    <w:rsid w:val="00840B91"/>
    <w:rsid w:val="00840CBC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3DC"/>
    <w:rsid w:val="008445AF"/>
    <w:rsid w:val="0084470F"/>
    <w:rsid w:val="008449C2"/>
    <w:rsid w:val="00844C69"/>
    <w:rsid w:val="008450A7"/>
    <w:rsid w:val="0084512B"/>
    <w:rsid w:val="008454C7"/>
    <w:rsid w:val="008457C3"/>
    <w:rsid w:val="00845989"/>
    <w:rsid w:val="00845BEB"/>
    <w:rsid w:val="0084620E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5B0"/>
    <w:rsid w:val="008506F0"/>
    <w:rsid w:val="008507C2"/>
    <w:rsid w:val="00851525"/>
    <w:rsid w:val="008518AF"/>
    <w:rsid w:val="008521C5"/>
    <w:rsid w:val="00854720"/>
    <w:rsid w:val="00855F84"/>
    <w:rsid w:val="008560BB"/>
    <w:rsid w:val="0085655A"/>
    <w:rsid w:val="008565C2"/>
    <w:rsid w:val="00856C8A"/>
    <w:rsid w:val="0085753F"/>
    <w:rsid w:val="00857B27"/>
    <w:rsid w:val="00860075"/>
    <w:rsid w:val="0086048A"/>
    <w:rsid w:val="00860B45"/>
    <w:rsid w:val="00860BC4"/>
    <w:rsid w:val="00860D7C"/>
    <w:rsid w:val="00861131"/>
    <w:rsid w:val="008615FE"/>
    <w:rsid w:val="0086175A"/>
    <w:rsid w:val="00862BA6"/>
    <w:rsid w:val="008632F4"/>
    <w:rsid w:val="008633B2"/>
    <w:rsid w:val="008637BC"/>
    <w:rsid w:val="0086422E"/>
    <w:rsid w:val="00864523"/>
    <w:rsid w:val="00864811"/>
    <w:rsid w:val="008648B3"/>
    <w:rsid w:val="00864C18"/>
    <w:rsid w:val="00865018"/>
    <w:rsid w:val="0086574F"/>
    <w:rsid w:val="00865D47"/>
    <w:rsid w:val="00865DF9"/>
    <w:rsid w:val="00866679"/>
    <w:rsid w:val="00866889"/>
    <w:rsid w:val="00866A28"/>
    <w:rsid w:val="008672BD"/>
    <w:rsid w:val="008673B3"/>
    <w:rsid w:val="00867890"/>
    <w:rsid w:val="00867997"/>
    <w:rsid w:val="00867C12"/>
    <w:rsid w:val="00870225"/>
    <w:rsid w:val="008708DC"/>
    <w:rsid w:val="00870C61"/>
    <w:rsid w:val="00870FC9"/>
    <w:rsid w:val="008711E7"/>
    <w:rsid w:val="0087158C"/>
    <w:rsid w:val="0087181B"/>
    <w:rsid w:val="00871969"/>
    <w:rsid w:val="00871C3A"/>
    <w:rsid w:val="00872597"/>
    <w:rsid w:val="00872A73"/>
    <w:rsid w:val="00872BD6"/>
    <w:rsid w:val="00872DE5"/>
    <w:rsid w:val="00872EC1"/>
    <w:rsid w:val="0087332F"/>
    <w:rsid w:val="0087391C"/>
    <w:rsid w:val="00873D16"/>
    <w:rsid w:val="00873F42"/>
    <w:rsid w:val="00874D05"/>
    <w:rsid w:val="00874D06"/>
    <w:rsid w:val="00875146"/>
    <w:rsid w:val="0087554D"/>
    <w:rsid w:val="00875608"/>
    <w:rsid w:val="00875660"/>
    <w:rsid w:val="00875676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271"/>
    <w:rsid w:val="00880479"/>
    <w:rsid w:val="0088052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6EF7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357D"/>
    <w:rsid w:val="0089379D"/>
    <w:rsid w:val="008938A4"/>
    <w:rsid w:val="00894C51"/>
    <w:rsid w:val="00895141"/>
    <w:rsid w:val="008958FD"/>
    <w:rsid w:val="008959A7"/>
    <w:rsid w:val="00896039"/>
    <w:rsid w:val="0089649C"/>
    <w:rsid w:val="0089664D"/>
    <w:rsid w:val="0089677D"/>
    <w:rsid w:val="00896EDA"/>
    <w:rsid w:val="0089732C"/>
    <w:rsid w:val="00897B63"/>
    <w:rsid w:val="00897E92"/>
    <w:rsid w:val="008A00FF"/>
    <w:rsid w:val="008A012E"/>
    <w:rsid w:val="008A03A4"/>
    <w:rsid w:val="008A064F"/>
    <w:rsid w:val="008A0CBE"/>
    <w:rsid w:val="008A0D24"/>
    <w:rsid w:val="008A1A79"/>
    <w:rsid w:val="008A230A"/>
    <w:rsid w:val="008A25AB"/>
    <w:rsid w:val="008A2C54"/>
    <w:rsid w:val="008A2CB0"/>
    <w:rsid w:val="008A2F24"/>
    <w:rsid w:val="008A32B5"/>
    <w:rsid w:val="008A32E0"/>
    <w:rsid w:val="008A36C9"/>
    <w:rsid w:val="008A3C83"/>
    <w:rsid w:val="008A470F"/>
    <w:rsid w:val="008A4842"/>
    <w:rsid w:val="008A4C22"/>
    <w:rsid w:val="008A50CC"/>
    <w:rsid w:val="008A5A68"/>
    <w:rsid w:val="008A600E"/>
    <w:rsid w:val="008A619F"/>
    <w:rsid w:val="008A6644"/>
    <w:rsid w:val="008A6E4F"/>
    <w:rsid w:val="008A720E"/>
    <w:rsid w:val="008A739D"/>
    <w:rsid w:val="008A7412"/>
    <w:rsid w:val="008A77D4"/>
    <w:rsid w:val="008A7CF8"/>
    <w:rsid w:val="008A7EAD"/>
    <w:rsid w:val="008A7ECD"/>
    <w:rsid w:val="008B0B14"/>
    <w:rsid w:val="008B1389"/>
    <w:rsid w:val="008B172B"/>
    <w:rsid w:val="008B17CF"/>
    <w:rsid w:val="008B1C72"/>
    <w:rsid w:val="008B1DCA"/>
    <w:rsid w:val="008B2386"/>
    <w:rsid w:val="008B23B3"/>
    <w:rsid w:val="008B2573"/>
    <w:rsid w:val="008B26CE"/>
    <w:rsid w:val="008B2A24"/>
    <w:rsid w:val="008B2ACA"/>
    <w:rsid w:val="008B2FD0"/>
    <w:rsid w:val="008B392B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8B9"/>
    <w:rsid w:val="008B58C6"/>
    <w:rsid w:val="008B60F3"/>
    <w:rsid w:val="008B659C"/>
    <w:rsid w:val="008B65C5"/>
    <w:rsid w:val="008B761E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2C33"/>
    <w:rsid w:val="008C3F80"/>
    <w:rsid w:val="008C41F2"/>
    <w:rsid w:val="008C4B00"/>
    <w:rsid w:val="008C540C"/>
    <w:rsid w:val="008C5C5F"/>
    <w:rsid w:val="008C5C84"/>
    <w:rsid w:val="008C6291"/>
    <w:rsid w:val="008C63FA"/>
    <w:rsid w:val="008C700F"/>
    <w:rsid w:val="008C7F8E"/>
    <w:rsid w:val="008D00B8"/>
    <w:rsid w:val="008D019D"/>
    <w:rsid w:val="008D1412"/>
    <w:rsid w:val="008D1511"/>
    <w:rsid w:val="008D1514"/>
    <w:rsid w:val="008D19E6"/>
    <w:rsid w:val="008D21AE"/>
    <w:rsid w:val="008D24A8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2B6"/>
    <w:rsid w:val="008D4E3F"/>
    <w:rsid w:val="008D5438"/>
    <w:rsid w:val="008D5C8C"/>
    <w:rsid w:val="008D66B8"/>
    <w:rsid w:val="008D6FBF"/>
    <w:rsid w:val="008D70B9"/>
    <w:rsid w:val="008D73EF"/>
    <w:rsid w:val="008D7944"/>
    <w:rsid w:val="008E00AD"/>
    <w:rsid w:val="008E0532"/>
    <w:rsid w:val="008E092C"/>
    <w:rsid w:val="008E0C3D"/>
    <w:rsid w:val="008E0C66"/>
    <w:rsid w:val="008E1447"/>
    <w:rsid w:val="008E19F5"/>
    <w:rsid w:val="008E1EE9"/>
    <w:rsid w:val="008E275D"/>
    <w:rsid w:val="008E300A"/>
    <w:rsid w:val="008E3E66"/>
    <w:rsid w:val="008E43BC"/>
    <w:rsid w:val="008E45E1"/>
    <w:rsid w:val="008E5092"/>
    <w:rsid w:val="008E50F2"/>
    <w:rsid w:val="008E5B8E"/>
    <w:rsid w:val="008E5D1C"/>
    <w:rsid w:val="008E63F1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095"/>
    <w:rsid w:val="008F048F"/>
    <w:rsid w:val="008F0F7D"/>
    <w:rsid w:val="008F1214"/>
    <w:rsid w:val="008F17D4"/>
    <w:rsid w:val="008F1A01"/>
    <w:rsid w:val="008F28EA"/>
    <w:rsid w:val="008F2FE0"/>
    <w:rsid w:val="008F34B5"/>
    <w:rsid w:val="008F38B1"/>
    <w:rsid w:val="008F40B3"/>
    <w:rsid w:val="008F40ED"/>
    <w:rsid w:val="008F5497"/>
    <w:rsid w:val="008F587A"/>
    <w:rsid w:val="008F5B06"/>
    <w:rsid w:val="008F5BC7"/>
    <w:rsid w:val="008F5E58"/>
    <w:rsid w:val="008F65B5"/>
    <w:rsid w:val="008F71C0"/>
    <w:rsid w:val="008F75AF"/>
    <w:rsid w:val="008F789C"/>
    <w:rsid w:val="008F7EA7"/>
    <w:rsid w:val="00900210"/>
    <w:rsid w:val="0090078B"/>
    <w:rsid w:val="009010A7"/>
    <w:rsid w:val="00901306"/>
    <w:rsid w:val="009016D9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6DC"/>
    <w:rsid w:val="00906715"/>
    <w:rsid w:val="00906826"/>
    <w:rsid w:val="00906863"/>
    <w:rsid w:val="00906DB7"/>
    <w:rsid w:val="009072F1"/>
    <w:rsid w:val="00907772"/>
    <w:rsid w:val="009078FC"/>
    <w:rsid w:val="00907BC6"/>
    <w:rsid w:val="00907BCD"/>
    <w:rsid w:val="00907C5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3FD"/>
    <w:rsid w:val="00913676"/>
    <w:rsid w:val="0091431D"/>
    <w:rsid w:val="0091437F"/>
    <w:rsid w:val="009148F2"/>
    <w:rsid w:val="00915330"/>
    <w:rsid w:val="00915421"/>
    <w:rsid w:val="00915539"/>
    <w:rsid w:val="00915C02"/>
    <w:rsid w:val="00915C59"/>
    <w:rsid w:val="00915FDF"/>
    <w:rsid w:val="0091609E"/>
    <w:rsid w:val="009169FA"/>
    <w:rsid w:val="00916BDD"/>
    <w:rsid w:val="0091756F"/>
    <w:rsid w:val="00917763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DC"/>
    <w:rsid w:val="00924CC2"/>
    <w:rsid w:val="00925244"/>
    <w:rsid w:val="009254D1"/>
    <w:rsid w:val="00925549"/>
    <w:rsid w:val="00925D12"/>
    <w:rsid w:val="00926137"/>
    <w:rsid w:val="009267AC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1769"/>
    <w:rsid w:val="009323B5"/>
    <w:rsid w:val="009323DD"/>
    <w:rsid w:val="00932B34"/>
    <w:rsid w:val="00933044"/>
    <w:rsid w:val="009334A9"/>
    <w:rsid w:val="0093359A"/>
    <w:rsid w:val="009335EE"/>
    <w:rsid w:val="00933750"/>
    <w:rsid w:val="00934038"/>
    <w:rsid w:val="009341A6"/>
    <w:rsid w:val="00934746"/>
    <w:rsid w:val="00934A62"/>
    <w:rsid w:val="00934EBC"/>
    <w:rsid w:val="00935028"/>
    <w:rsid w:val="00935400"/>
    <w:rsid w:val="00935C64"/>
    <w:rsid w:val="00936C0F"/>
    <w:rsid w:val="00936FB4"/>
    <w:rsid w:val="0093703A"/>
    <w:rsid w:val="00937D87"/>
    <w:rsid w:val="00937FCA"/>
    <w:rsid w:val="0094069F"/>
    <w:rsid w:val="00940795"/>
    <w:rsid w:val="009413FF"/>
    <w:rsid w:val="00941CAD"/>
    <w:rsid w:val="00941D0B"/>
    <w:rsid w:val="00942915"/>
    <w:rsid w:val="00942ADD"/>
    <w:rsid w:val="00942DDD"/>
    <w:rsid w:val="00943475"/>
    <w:rsid w:val="00943A00"/>
    <w:rsid w:val="00943B36"/>
    <w:rsid w:val="0094402D"/>
    <w:rsid w:val="00944A8F"/>
    <w:rsid w:val="00944F00"/>
    <w:rsid w:val="009450FA"/>
    <w:rsid w:val="00945490"/>
    <w:rsid w:val="00945575"/>
    <w:rsid w:val="009456FB"/>
    <w:rsid w:val="0094604F"/>
    <w:rsid w:val="0094627C"/>
    <w:rsid w:val="00946736"/>
    <w:rsid w:val="00946EE8"/>
    <w:rsid w:val="00947996"/>
    <w:rsid w:val="00947B33"/>
    <w:rsid w:val="009504CA"/>
    <w:rsid w:val="00950908"/>
    <w:rsid w:val="0095125C"/>
    <w:rsid w:val="00951856"/>
    <w:rsid w:val="00951E93"/>
    <w:rsid w:val="00952107"/>
    <w:rsid w:val="009528C4"/>
    <w:rsid w:val="00952FB1"/>
    <w:rsid w:val="0095480D"/>
    <w:rsid w:val="00954CFA"/>
    <w:rsid w:val="00954D89"/>
    <w:rsid w:val="009553B7"/>
    <w:rsid w:val="009559EC"/>
    <w:rsid w:val="00955C73"/>
    <w:rsid w:val="00955CA3"/>
    <w:rsid w:val="00956285"/>
    <w:rsid w:val="00956353"/>
    <w:rsid w:val="00956B11"/>
    <w:rsid w:val="00956B15"/>
    <w:rsid w:val="00956FD0"/>
    <w:rsid w:val="00957782"/>
    <w:rsid w:val="0095783B"/>
    <w:rsid w:val="0096043B"/>
    <w:rsid w:val="00960BB8"/>
    <w:rsid w:val="0096128B"/>
    <w:rsid w:val="00962837"/>
    <w:rsid w:val="009629B9"/>
    <w:rsid w:val="00962A5B"/>
    <w:rsid w:val="00962B00"/>
    <w:rsid w:val="00963206"/>
    <w:rsid w:val="0096324E"/>
    <w:rsid w:val="009632D4"/>
    <w:rsid w:val="009637FB"/>
    <w:rsid w:val="009639F3"/>
    <w:rsid w:val="00963D25"/>
    <w:rsid w:val="0096524E"/>
    <w:rsid w:val="009654BB"/>
    <w:rsid w:val="00965A83"/>
    <w:rsid w:val="00965E0E"/>
    <w:rsid w:val="00965E34"/>
    <w:rsid w:val="00966536"/>
    <w:rsid w:val="0096684D"/>
    <w:rsid w:val="00966DAE"/>
    <w:rsid w:val="00967543"/>
    <w:rsid w:val="009678FC"/>
    <w:rsid w:val="00967A38"/>
    <w:rsid w:val="00967E14"/>
    <w:rsid w:val="009710F9"/>
    <w:rsid w:val="00971235"/>
    <w:rsid w:val="00971332"/>
    <w:rsid w:val="00971850"/>
    <w:rsid w:val="009718C5"/>
    <w:rsid w:val="00971AB7"/>
    <w:rsid w:val="00971B2D"/>
    <w:rsid w:val="00971D32"/>
    <w:rsid w:val="00972601"/>
    <w:rsid w:val="009727E4"/>
    <w:rsid w:val="0097302E"/>
    <w:rsid w:val="00973C4D"/>
    <w:rsid w:val="00973EDB"/>
    <w:rsid w:val="0097424B"/>
    <w:rsid w:val="009746A2"/>
    <w:rsid w:val="009746BE"/>
    <w:rsid w:val="009749BD"/>
    <w:rsid w:val="009749E9"/>
    <w:rsid w:val="00974BA4"/>
    <w:rsid w:val="0097510E"/>
    <w:rsid w:val="00975263"/>
    <w:rsid w:val="0097526E"/>
    <w:rsid w:val="00975430"/>
    <w:rsid w:val="0097573B"/>
    <w:rsid w:val="00975DE9"/>
    <w:rsid w:val="0097680C"/>
    <w:rsid w:val="00977206"/>
    <w:rsid w:val="009772E4"/>
    <w:rsid w:val="00977427"/>
    <w:rsid w:val="009776E8"/>
    <w:rsid w:val="00977A0A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6C64"/>
    <w:rsid w:val="009876DA"/>
    <w:rsid w:val="00987D5D"/>
    <w:rsid w:val="00987EEE"/>
    <w:rsid w:val="009900CB"/>
    <w:rsid w:val="0099017C"/>
    <w:rsid w:val="00990A49"/>
    <w:rsid w:val="009912D5"/>
    <w:rsid w:val="009915BC"/>
    <w:rsid w:val="00992306"/>
    <w:rsid w:val="00992A64"/>
    <w:rsid w:val="00993133"/>
    <w:rsid w:val="009931A7"/>
    <w:rsid w:val="00993325"/>
    <w:rsid w:val="00993526"/>
    <w:rsid w:val="0099401E"/>
    <w:rsid w:val="009947B5"/>
    <w:rsid w:val="00994974"/>
    <w:rsid w:val="0099499A"/>
    <w:rsid w:val="00994D8E"/>
    <w:rsid w:val="00994FC4"/>
    <w:rsid w:val="009960C7"/>
    <w:rsid w:val="009960E0"/>
    <w:rsid w:val="009960E9"/>
    <w:rsid w:val="009967B2"/>
    <w:rsid w:val="00996C4B"/>
    <w:rsid w:val="0099704B"/>
    <w:rsid w:val="00997240"/>
    <w:rsid w:val="00997634"/>
    <w:rsid w:val="009977BD"/>
    <w:rsid w:val="00997CBB"/>
    <w:rsid w:val="009A038B"/>
    <w:rsid w:val="009A09CA"/>
    <w:rsid w:val="009A0A3F"/>
    <w:rsid w:val="009A0AB6"/>
    <w:rsid w:val="009A0C00"/>
    <w:rsid w:val="009A0F12"/>
    <w:rsid w:val="009A13DE"/>
    <w:rsid w:val="009A13E7"/>
    <w:rsid w:val="009A14F5"/>
    <w:rsid w:val="009A15FF"/>
    <w:rsid w:val="009A16D0"/>
    <w:rsid w:val="009A1A0D"/>
    <w:rsid w:val="009A218C"/>
    <w:rsid w:val="009A25EF"/>
    <w:rsid w:val="009A26FD"/>
    <w:rsid w:val="009A282B"/>
    <w:rsid w:val="009A2A55"/>
    <w:rsid w:val="009A2B56"/>
    <w:rsid w:val="009A2CD9"/>
    <w:rsid w:val="009A3642"/>
    <w:rsid w:val="009A36E1"/>
    <w:rsid w:val="009A375E"/>
    <w:rsid w:val="009A3902"/>
    <w:rsid w:val="009A3D13"/>
    <w:rsid w:val="009A3ECB"/>
    <w:rsid w:val="009A40F4"/>
    <w:rsid w:val="009A4C21"/>
    <w:rsid w:val="009A53A1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02A"/>
    <w:rsid w:val="009B314D"/>
    <w:rsid w:val="009B4A39"/>
    <w:rsid w:val="009B4A60"/>
    <w:rsid w:val="009B4D25"/>
    <w:rsid w:val="009B5B04"/>
    <w:rsid w:val="009B659E"/>
    <w:rsid w:val="009B69A5"/>
    <w:rsid w:val="009B69BD"/>
    <w:rsid w:val="009B6E1D"/>
    <w:rsid w:val="009B7119"/>
    <w:rsid w:val="009B7197"/>
    <w:rsid w:val="009B7397"/>
    <w:rsid w:val="009B7571"/>
    <w:rsid w:val="009C0595"/>
    <w:rsid w:val="009C07FC"/>
    <w:rsid w:val="009C103C"/>
    <w:rsid w:val="009C1213"/>
    <w:rsid w:val="009C1672"/>
    <w:rsid w:val="009C1D0F"/>
    <w:rsid w:val="009C25D9"/>
    <w:rsid w:val="009C2BDC"/>
    <w:rsid w:val="009C32FE"/>
    <w:rsid w:val="009C3923"/>
    <w:rsid w:val="009C39A8"/>
    <w:rsid w:val="009C3E79"/>
    <w:rsid w:val="009C3F93"/>
    <w:rsid w:val="009C43D7"/>
    <w:rsid w:val="009C494C"/>
    <w:rsid w:val="009C4AA7"/>
    <w:rsid w:val="009C4B79"/>
    <w:rsid w:val="009C5539"/>
    <w:rsid w:val="009C5723"/>
    <w:rsid w:val="009C57D1"/>
    <w:rsid w:val="009C5A3D"/>
    <w:rsid w:val="009C5E19"/>
    <w:rsid w:val="009C5EDA"/>
    <w:rsid w:val="009C65AC"/>
    <w:rsid w:val="009C6AA7"/>
    <w:rsid w:val="009C6AC7"/>
    <w:rsid w:val="009C6B09"/>
    <w:rsid w:val="009C71E9"/>
    <w:rsid w:val="009C72C1"/>
    <w:rsid w:val="009C78F1"/>
    <w:rsid w:val="009C79B1"/>
    <w:rsid w:val="009D022F"/>
    <w:rsid w:val="009D07E9"/>
    <w:rsid w:val="009D0B7B"/>
    <w:rsid w:val="009D0EF9"/>
    <w:rsid w:val="009D0FEC"/>
    <w:rsid w:val="009D1700"/>
    <w:rsid w:val="009D2164"/>
    <w:rsid w:val="009D291A"/>
    <w:rsid w:val="009D3F23"/>
    <w:rsid w:val="009D47D8"/>
    <w:rsid w:val="009D4B72"/>
    <w:rsid w:val="009D4C69"/>
    <w:rsid w:val="009D6723"/>
    <w:rsid w:val="009D6F57"/>
    <w:rsid w:val="009D75DC"/>
    <w:rsid w:val="009D7E49"/>
    <w:rsid w:val="009E090F"/>
    <w:rsid w:val="009E0991"/>
    <w:rsid w:val="009E137E"/>
    <w:rsid w:val="009E1A8F"/>
    <w:rsid w:val="009E1E2F"/>
    <w:rsid w:val="009E21DC"/>
    <w:rsid w:val="009E32BC"/>
    <w:rsid w:val="009E35E5"/>
    <w:rsid w:val="009E3C7F"/>
    <w:rsid w:val="009E41A9"/>
    <w:rsid w:val="009E50E7"/>
    <w:rsid w:val="009E5108"/>
    <w:rsid w:val="009E555A"/>
    <w:rsid w:val="009E599E"/>
    <w:rsid w:val="009E5DB8"/>
    <w:rsid w:val="009E6063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0F"/>
    <w:rsid w:val="009F11F6"/>
    <w:rsid w:val="009F1291"/>
    <w:rsid w:val="009F1D73"/>
    <w:rsid w:val="009F1E93"/>
    <w:rsid w:val="009F27E8"/>
    <w:rsid w:val="009F320C"/>
    <w:rsid w:val="009F45F0"/>
    <w:rsid w:val="009F485A"/>
    <w:rsid w:val="009F50FC"/>
    <w:rsid w:val="009F5B17"/>
    <w:rsid w:val="009F6079"/>
    <w:rsid w:val="009F6DE0"/>
    <w:rsid w:val="009F6F3A"/>
    <w:rsid w:val="009F77FF"/>
    <w:rsid w:val="00A00A3C"/>
    <w:rsid w:val="00A00E79"/>
    <w:rsid w:val="00A01FC5"/>
    <w:rsid w:val="00A0296B"/>
    <w:rsid w:val="00A029C7"/>
    <w:rsid w:val="00A02A92"/>
    <w:rsid w:val="00A02B2D"/>
    <w:rsid w:val="00A02CA0"/>
    <w:rsid w:val="00A02EDD"/>
    <w:rsid w:val="00A032C9"/>
    <w:rsid w:val="00A034CB"/>
    <w:rsid w:val="00A03F77"/>
    <w:rsid w:val="00A04260"/>
    <w:rsid w:val="00A04262"/>
    <w:rsid w:val="00A04291"/>
    <w:rsid w:val="00A044B0"/>
    <w:rsid w:val="00A0500A"/>
    <w:rsid w:val="00A0515B"/>
    <w:rsid w:val="00A0561D"/>
    <w:rsid w:val="00A05FE2"/>
    <w:rsid w:val="00A06645"/>
    <w:rsid w:val="00A07741"/>
    <w:rsid w:val="00A07D3A"/>
    <w:rsid w:val="00A07EB2"/>
    <w:rsid w:val="00A104AC"/>
    <w:rsid w:val="00A10718"/>
    <w:rsid w:val="00A10B8B"/>
    <w:rsid w:val="00A10F79"/>
    <w:rsid w:val="00A110DE"/>
    <w:rsid w:val="00A11290"/>
    <w:rsid w:val="00A11A4F"/>
    <w:rsid w:val="00A11FB3"/>
    <w:rsid w:val="00A124DB"/>
    <w:rsid w:val="00A128A9"/>
    <w:rsid w:val="00A13437"/>
    <w:rsid w:val="00A138CD"/>
    <w:rsid w:val="00A13E68"/>
    <w:rsid w:val="00A1437F"/>
    <w:rsid w:val="00A14D54"/>
    <w:rsid w:val="00A14F11"/>
    <w:rsid w:val="00A155EE"/>
    <w:rsid w:val="00A15901"/>
    <w:rsid w:val="00A15D76"/>
    <w:rsid w:val="00A1666A"/>
    <w:rsid w:val="00A1682A"/>
    <w:rsid w:val="00A16DFC"/>
    <w:rsid w:val="00A173B6"/>
    <w:rsid w:val="00A17642"/>
    <w:rsid w:val="00A17B40"/>
    <w:rsid w:val="00A20101"/>
    <w:rsid w:val="00A20198"/>
    <w:rsid w:val="00A20C10"/>
    <w:rsid w:val="00A20E42"/>
    <w:rsid w:val="00A2175D"/>
    <w:rsid w:val="00A21929"/>
    <w:rsid w:val="00A220D4"/>
    <w:rsid w:val="00A22488"/>
    <w:rsid w:val="00A22525"/>
    <w:rsid w:val="00A22A09"/>
    <w:rsid w:val="00A22C99"/>
    <w:rsid w:val="00A22E90"/>
    <w:rsid w:val="00A230FD"/>
    <w:rsid w:val="00A23527"/>
    <w:rsid w:val="00A2363E"/>
    <w:rsid w:val="00A23700"/>
    <w:rsid w:val="00A2384B"/>
    <w:rsid w:val="00A23E1F"/>
    <w:rsid w:val="00A240AB"/>
    <w:rsid w:val="00A24836"/>
    <w:rsid w:val="00A24D9F"/>
    <w:rsid w:val="00A25835"/>
    <w:rsid w:val="00A25EC1"/>
    <w:rsid w:val="00A2622A"/>
    <w:rsid w:val="00A268FE"/>
    <w:rsid w:val="00A270D7"/>
    <w:rsid w:val="00A271DB"/>
    <w:rsid w:val="00A272C4"/>
    <w:rsid w:val="00A27ACF"/>
    <w:rsid w:val="00A27C7E"/>
    <w:rsid w:val="00A30A0B"/>
    <w:rsid w:val="00A30EDF"/>
    <w:rsid w:val="00A314CB"/>
    <w:rsid w:val="00A314CF"/>
    <w:rsid w:val="00A315DB"/>
    <w:rsid w:val="00A32283"/>
    <w:rsid w:val="00A32905"/>
    <w:rsid w:val="00A331E9"/>
    <w:rsid w:val="00A33B50"/>
    <w:rsid w:val="00A3401E"/>
    <w:rsid w:val="00A34068"/>
    <w:rsid w:val="00A3461E"/>
    <w:rsid w:val="00A34906"/>
    <w:rsid w:val="00A34C73"/>
    <w:rsid w:val="00A35147"/>
    <w:rsid w:val="00A355FF"/>
    <w:rsid w:val="00A35607"/>
    <w:rsid w:val="00A3560E"/>
    <w:rsid w:val="00A36220"/>
    <w:rsid w:val="00A36B13"/>
    <w:rsid w:val="00A3757D"/>
    <w:rsid w:val="00A375B4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3FC5"/>
    <w:rsid w:val="00A44038"/>
    <w:rsid w:val="00A442AD"/>
    <w:rsid w:val="00A4486A"/>
    <w:rsid w:val="00A46235"/>
    <w:rsid w:val="00A4735B"/>
    <w:rsid w:val="00A47CD7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19E"/>
    <w:rsid w:val="00A5351A"/>
    <w:rsid w:val="00A53FFD"/>
    <w:rsid w:val="00A54943"/>
    <w:rsid w:val="00A556CE"/>
    <w:rsid w:val="00A56E38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3653"/>
    <w:rsid w:val="00A63785"/>
    <w:rsid w:val="00A64326"/>
    <w:rsid w:val="00A6445A"/>
    <w:rsid w:val="00A64C3F"/>
    <w:rsid w:val="00A64EAE"/>
    <w:rsid w:val="00A64F14"/>
    <w:rsid w:val="00A6543D"/>
    <w:rsid w:val="00A658D4"/>
    <w:rsid w:val="00A6602D"/>
    <w:rsid w:val="00A661E9"/>
    <w:rsid w:val="00A663A7"/>
    <w:rsid w:val="00A66791"/>
    <w:rsid w:val="00A66BEC"/>
    <w:rsid w:val="00A670B6"/>
    <w:rsid w:val="00A67339"/>
    <w:rsid w:val="00A67430"/>
    <w:rsid w:val="00A6750B"/>
    <w:rsid w:val="00A675EA"/>
    <w:rsid w:val="00A6771B"/>
    <w:rsid w:val="00A67FCA"/>
    <w:rsid w:val="00A70509"/>
    <w:rsid w:val="00A712DE"/>
    <w:rsid w:val="00A713F1"/>
    <w:rsid w:val="00A71628"/>
    <w:rsid w:val="00A71BFB"/>
    <w:rsid w:val="00A72372"/>
    <w:rsid w:val="00A728C6"/>
    <w:rsid w:val="00A7340C"/>
    <w:rsid w:val="00A734F5"/>
    <w:rsid w:val="00A736AE"/>
    <w:rsid w:val="00A744E8"/>
    <w:rsid w:val="00A746E7"/>
    <w:rsid w:val="00A74D76"/>
    <w:rsid w:val="00A74E37"/>
    <w:rsid w:val="00A74EE3"/>
    <w:rsid w:val="00A75E85"/>
    <w:rsid w:val="00A76506"/>
    <w:rsid w:val="00A76B50"/>
    <w:rsid w:val="00A7716F"/>
    <w:rsid w:val="00A779D1"/>
    <w:rsid w:val="00A77DC6"/>
    <w:rsid w:val="00A80C9B"/>
    <w:rsid w:val="00A80DDD"/>
    <w:rsid w:val="00A8135F"/>
    <w:rsid w:val="00A818CE"/>
    <w:rsid w:val="00A81E3F"/>
    <w:rsid w:val="00A81F12"/>
    <w:rsid w:val="00A81F16"/>
    <w:rsid w:val="00A82271"/>
    <w:rsid w:val="00A828FD"/>
    <w:rsid w:val="00A82CA9"/>
    <w:rsid w:val="00A82E64"/>
    <w:rsid w:val="00A83010"/>
    <w:rsid w:val="00A840D1"/>
    <w:rsid w:val="00A8436A"/>
    <w:rsid w:val="00A84AE9"/>
    <w:rsid w:val="00A84BB6"/>
    <w:rsid w:val="00A85612"/>
    <w:rsid w:val="00A8614C"/>
    <w:rsid w:val="00A86227"/>
    <w:rsid w:val="00A862BB"/>
    <w:rsid w:val="00A86AD9"/>
    <w:rsid w:val="00A86B54"/>
    <w:rsid w:val="00A86B98"/>
    <w:rsid w:val="00A86FCF"/>
    <w:rsid w:val="00A87908"/>
    <w:rsid w:val="00A87AAB"/>
    <w:rsid w:val="00A90462"/>
    <w:rsid w:val="00A906A2"/>
    <w:rsid w:val="00A9081B"/>
    <w:rsid w:val="00A90F16"/>
    <w:rsid w:val="00A917C0"/>
    <w:rsid w:val="00A923C2"/>
    <w:rsid w:val="00A92E74"/>
    <w:rsid w:val="00A934B2"/>
    <w:rsid w:val="00A93627"/>
    <w:rsid w:val="00A9378C"/>
    <w:rsid w:val="00A93ECF"/>
    <w:rsid w:val="00A9533A"/>
    <w:rsid w:val="00A954D3"/>
    <w:rsid w:val="00A95731"/>
    <w:rsid w:val="00A95BFD"/>
    <w:rsid w:val="00A965EC"/>
    <w:rsid w:val="00A970A1"/>
    <w:rsid w:val="00A976B1"/>
    <w:rsid w:val="00A97B97"/>
    <w:rsid w:val="00A97DE6"/>
    <w:rsid w:val="00AA00D8"/>
    <w:rsid w:val="00AA0714"/>
    <w:rsid w:val="00AA0E5E"/>
    <w:rsid w:val="00AA13EF"/>
    <w:rsid w:val="00AA1AB0"/>
    <w:rsid w:val="00AA2618"/>
    <w:rsid w:val="00AA2D6B"/>
    <w:rsid w:val="00AA2F6B"/>
    <w:rsid w:val="00AA3020"/>
    <w:rsid w:val="00AA3204"/>
    <w:rsid w:val="00AA35A6"/>
    <w:rsid w:val="00AA3629"/>
    <w:rsid w:val="00AA3908"/>
    <w:rsid w:val="00AA3928"/>
    <w:rsid w:val="00AA3A0C"/>
    <w:rsid w:val="00AA3A3C"/>
    <w:rsid w:val="00AA453D"/>
    <w:rsid w:val="00AA5E06"/>
    <w:rsid w:val="00AA6436"/>
    <w:rsid w:val="00AA66B9"/>
    <w:rsid w:val="00AA76DD"/>
    <w:rsid w:val="00AA7732"/>
    <w:rsid w:val="00AA7BD2"/>
    <w:rsid w:val="00AB0047"/>
    <w:rsid w:val="00AB0EC0"/>
    <w:rsid w:val="00AB100F"/>
    <w:rsid w:val="00AB113F"/>
    <w:rsid w:val="00AB1527"/>
    <w:rsid w:val="00AB1547"/>
    <w:rsid w:val="00AB1587"/>
    <w:rsid w:val="00AB1940"/>
    <w:rsid w:val="00AB1BE5"/>
    <w:rsid w:val="00AB1FD3"/>
    <w:rsid w:val="00AB1FDE"/>
    <w:rsid w:val="00AB2B59"/>
    <w:rsid w:val="00AB2C9D"/>
    <w:rsid w:val="00AB3534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662"/>
    <w:rsid w:val="00AC0A4B"/>
    <w:rsid w:val="00AC189F"/>
    <w:rsid w:val="00AC19BF"/>
    <w:rsid w:val="00AC1A59"/>
    <w:rsid w:val="00AC1BBA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43"/>
    <w:rsid w:val="00AC7195"/>
    <w:rsid w:val="00AC737F"/>
    <w:rsid w:val="00AC7400"/>
    <w:rsid w:val="00AC7EAE"/>
    <w:rsid w:val="00AD03EC"/>
    <w:rsid w:val="00AD066A"/>
    <w:rsid w:val="00AD085E"/>
    <w:rsid w:val="00AD08CE"/>
    <w:rsid w:val="00AD0C55"/>
    <w:rsid w:val="00AD19C5"/>
    <w:rsid w:val="00AD20FB"/>
    <w:rsid w:val="00AD25A6"/>
    <w:rsid w:val="00AD27AE"/>
    <w:rsid w:val="00AD3227"/>
    <w:rsid w:val="00AD3BA5"/>
    <w:rsid w:val="00AD3D78"/>
    <w:rsid w:val="00AD3DD7"/>
    <w:rsid w:val="00AD43F3"/>
    <w:rsid w:val="00AD454A"/>
    <w:rsid w:val="00AD4D2D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774"/>
    <w:rsid w:val="00AD7BF1"/>
    <w:rsid w:val="00AE0BF7"/>
    <w:rsid w:val="00AE0E6C"/>
    <w:rsid w:val="00AE11E5"/>
    <w:rsid w:val="00AE16E7"/>
    <w:rsid w:val="00AE1A09"/>
    <w:rsid w:val="00AE275C"/>
    <w:rsid w:val="00AE2DF9"/>
    <w:rsid w:val="00AE308E"/>
    <w:rsid w:val="00AE3227"/>
    <w:rsid w:val="00AE3B42"/>
    <w:rsid w:val="00AE4BF2"/>
    <w:rsid w:val="00AE580A"/>
    <w:rsid w:val="00AE6387"/>
    <w:rsid w:val="00AE6458"/>
    <w:rsid w:val="00AE6E2E"/>
    <w:rsid w:val="00AE6FD0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1C1E"/>
    <w:rsid w:val="00AF24EC"/>
    <w:rsid w:val="00AF30AC"/>
    <w:rsid w:val="00AF332A"/>
    <w:rsid w:val="00AF3360"/>
    <w:rsid w:val="00AF3411"/>
    <w:rsid w:val="00AF35B8"/>
    <w:rsid w:val="00AF40EF"/>
    <w:rsid w:val="00AF4BA8"/>
    <w:rsid w:val="00AF4FE1"/>
    <w:rsid w:val="00AF5042"/>
    <w:rsid w:val="00AF516D"/>
    <w:rsid w:val="00AF5F14"/>
    <w:rsid w:val="00AF60E1"/>
    <w:rsid w:val="00AF637D"/>
    <w:rsid w:val="00AF638E"/>
    <w:rsid w:val="00AF6B36"/>
    <w:rsid w:val="00B00092"/>
    <w:rsid w:val="00B00D07"/>
    <w:rsid w:val="00B00EFE"/>
    <w:rsid w:val="00B00FE4"/>
    <w:rsid w:val="00B01224"/>
    <w:rsid w:val="00B01359"/>
    <w:rsid w:val="00B0136B"/>
    <w:rsid w:val="00B019D3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891"/>
    <w:rsid w:val="00B05C31"/>
    <w:rsid w:val="00B06660"/>
    <w:rsid w:val="00B06A1F"/>
    <w:rsid w:val="00B06E41"/>
    <w:rsid w:val="00B06E49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209"/>
    <w:rsid w:val="00B124E9"/>
    <w:rsid w:val="00B12802"/>
    <w:rsid w:val="00B12878"/>
    <w:rsid w:val="00B12D2A"/>
    <w:rsid w:val="00B12E95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C38"/>
    <w:rsid w:val="00B16E43"/>
    <w:rsid w:val="00B16F1A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8FF"/>
    <w:rsid w:val="00B2097B"/>
    <w:rsid w:val="00B209E2"/>
    <w:rsid w:val="00B20DB6"/>
    <w:rsid w:val="00B20F64"/>
    <w:rsid w:val="00B21785"/>
    <w:rsid w:val="00B2273D"/>
    <w:rsid w:val="00B22F94"/>
    <w:rsid w:val="00B230E7"/>
    <w:rsid w:val="00B231CF"/>
    <w:rsid w:val="00B233AE"/>
    <w:rsid w:val="00B2343F"/>
    <w:rsid w:val="00B23D8C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04A7"/>
    <w:rsid w:val="00B31A1D"/>
    <w:rsid w:val="00B31FDF"/>
    <w:rsid w:val="00B32630"/>
    <w:rsid w:val="00B32714"/>
    <w:rsid w:val="00B32900"/>
    <w:rsid w:val="00B331D0"/>
    <w:rsid w:val="00B33306"/>
    <w:rsid w:val="00B343DC"/>
    <w:rsid w:val="00B34522"/>
    <w:rsid w:val="00B34533"/>
    <w:rsid w:val="00B34712"/>
    <w:rsid w:val="00B3496D"/>
    <w:rsid w:val="00B34A82"/>
    <w:rsid w:val="00B35C28"/>
    <w:rsid w:val="00B3607C"/>
    <w:rsid w:val="00B365A1"/>
    <w:rsid w:val="00B36F24"/>
    <w:rsid w:val="00B37010"/>
    <w:rsid w:val="00B375D7"/>
    <w:rsid w:val="00B3761B"/>
    <w:rsid w:val="00B37B27"/>
    <w:rsid w:val="00B37D25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3EE0"/>
    <w:rsid w:val="00B44301"/>
    <w:rsid w:val="00B4479F"/>
    <w:rsid w:val="00B44828"/>
    <w:rsid w:val="00B448BD"/>
    <w:rsid w:val="00B44DB9"/>
    <w:rsid w:val="00B44F9B"/>
    <w:rsid w:val="00B450B3"/>
    <w:rsid w:val="00B457E0"/>
    <w:rsid w:val="00B459E0"/>
    <w:rsid w:val="00B46073"/>
    <w:rsid w:val="00B46DDA"/>
    <w:rsid w:val="00B470CB"/>
    <w:rsid w:val="00B47377"/>
    <w:rsid w:val="00B474C8"/>
    <w:rsid w:val="00B47E4A"/>
    <w:rsid w:val="00B47FC7"/>
    <w:rsid w:val="00B505A4"/>
    <w:rsid w:val="00B50965"/>
    <w:rsid w:val="00B50EEC"/>
    <w:rsid w:val="00B50FF2"/>
    <w:rsid w:val="00B5172E"/>
    <w:rsid w:val="00B51FA2"/>
    <w:rsid w:val="00B52C04"/>
    <w:rsid w:val="00B5309F"/>
    <w:rsid w:val="00B54C1B"/>
    <w:rsid w:val="00B54D03"/>
    <w:rsid w:val="00B54E16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94B"/>
    <w:rsid w:val="00B56BB2"/>
    <w:rsid w:val="00B56BEB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D22"/>
    <w:rsid w:val="00B64E0E"/>
    <w:rsid w:val="00B64F16"/>
    <w:rsid w:val="00B65A45"/>
    <w:rsid w:val="00B65CF3"/>
    <w:rsid w:val="00B661AF"/>
    <w:rsid w:val="00B669F4"/>
    <w:rsid w:val="00B66A20"/>
    <w:rsid w:val="00B672B3"/>
    <w:rsid w:val="00B672E7"/>
    <w:rsid w:val="00B6750F"/>
    <w:rsid w:val="00B6752E"/>
    <w:rsid w:val="00B67698"/>
    <w:rsid w:val="00B67AF1"/>
    <w:rsid w:val="00B67BDD"/>
    <w:rsid w:val="00B67C72"/>
    <w:rsid w:val="00B67C8D"/>
    <w:rsid w:val="00B71022"/>
    <w:rsid w:val="00B71736"/>
    <w:rsid w:val="00B71F46"/>
    <w:rsid w:val="00B71F5A"/>
    <w:rsid w:val="00B72668"/>
    <w:rsid w:val="00B73BF9"/>
    <w:rsid w:val="00B73C4A"/>
    <w:rsid w:val="00B74148"/>
    <w:rsid w:val="00B741E4"/>
    <w:rsid w:val="00B74D41"/>
    <w:rsid w:val="00B75330"/>
    <w:rsid w:val="00B75A10"/>
    <w:rsid w:val="00B760DD"/>
    <w:rsid w:val="00B763D7"/>
    <w:rsid w:val="00B76570"/>
    <w:rsid w:val="00B766B5"/>
    <w:rsid w:val="00B766DE"/>
    <w:rsid w:val="00B76CDB"/>
    <w:rsid w:val="00B77008"/>
    <w:rsid w:val="00B77306"/>
    <w:rsid w:val="00B77F36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16D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264"/>
    <w:rsid w:val="00B905DA"/>
    <w:rsid w:val="00B90ADA"/>
    <w:rsid w:val="00B90C82"/>
    <w:rsid w:val="00B925BE"/>
    <w:rsid w:val="00B9295B"/>
    <w:rsid w:val="00B92CC7"/>
    <w:rsid w:val="00B932D4"/>
    <w:rsid w:val="00B933BE"/>
    <w:rsid w:val="00B936D1"/>
    <w:rsid w:val="00B93AF1"/>
    <w:rsid w:val="00B94474"/>
    <w:rsid w:val="00B956CE"/>
    <w:rsid w:val="00B96337"/>
    <w:rsid w:val="00B964D9"/>
    <w:rsid w:val="00B968C9"/>
    <w:rsid w:val="00B968DD"/>
    <w:rsid w:val="00B971BF"/>
    <w:rsid w:val="00B97715"/>
    <w:rsid w:val="00B97A59"/>
    <w:rsid w:val="00B97DCE"/>
    <w:rsid w:val="00BA0AC5"/>
    <w:rsid w:val="00BA0ADE"/>
    <w:rsid w:val="00BA0F3B"/>
    <w:rsid w:val="00BA1479"/>
    <w:rsid w:val="00BA1848"/>
    <w:rsid w:val="00BA1B70"/>
    <w:rsid w:val="00BA25F9"/>
    <w:rsid w:val="00BA2940"/>
    <w:rsid w:val="00BA2D99"/>
    <w:rsid w:val="00BA3B61"/>
    <w:rsid w:val="00BA3D3B"/>
    <w:rsid w:val="00BA3D4E"/>
    <w:rsid w:val="00BA407A"/>
    <w:rsid w:val="00BA42E3"/>
    <w:rsid w:val="00BA5086"/>
    <w:rsid w:val="00BA5BD6"/>
    <w:rsid w:val="00BA5FE4"/>
    <w:rsid w:val="00BA6323"/>
    <w:rsid w:val="00BA63B2"/>
    <w:rsid w:val="00BA6451"/>
    <w:rsid w:val="00BA736F"/>
    <w:rsid w:val="00BA74E7"/>
    <w:rsid w:val="00BB050E"/>
    <w:rsid w:val="00BB0661"/>
    <w:rsid w:val="00BB07CE"/>
    <w:rsid w:val="00BB0ECB"/>
    <w:rsid w:val="00BB0FB8"/>
    <w:rsid w:val="00BB153B"/>
    <w:rsid w:val="00BB19C5"/>
    <w:rsid w:val="00BB21C1"/>
    <w:rsid w:val="00BB29E2"/>
    <w:rsid w:val="00BB35BF"/>
    <w:rsid w:val="00BB4735"/>
    <w:rsid w:val="00BB4802"/>
    <w:rsid w:val="00BB59D3"/>
    <w:rsid w:val="00BB5AE1"/>
    <w:rsid w:val="00BB5D6E"/>
    <w:rsid w:val="00BB627F"/>
    <w:rsid w:val="00BB728F"/>
    <w:rsid w:val="00BB7899"/>
    <w:rsid w:val="00BB7A72"/>
    <w:rsid w:val="00BB7E61"/>
    <w:rsid w:val="00BB7EEF"/>
    <w:rsid w:val="00BB7FFE"/>
    <w:rsid w:val="00BC04B8"/>
    <w:rsid w:val="00BC07EC"/>
    <w:rsid w:val="00BC09F8"/>
    <w:rsid w:val="00BC109D"/>
    <w:rsid w:val="00BC1904"/>
    <w:rsid w:val="00BC1BDE"/>
    <w:rsid w:val="00BC1EB7"/>
    <w:rsid w:val="00BC2FA7"/>
    <w:rsid w:val="00BC3085"/>
    <w:rsid w:val="00BC3150"/>
    <w:rsid w:val="00BC332E"/>
    <w:rsid w:val="00BC36C9"/>
    <w:rsid w:val="00BC3BEB"/>
    <w:rsid w:val="00BC3FFF"/>
    <w:rsid w:val="00BC469F"/>
    <w:rsid w:val="00BC475F"/>
    <w:rsid w:val="00BC590B"/>
    <w:rsid w:val="00BC5FC9"/>
    <w:rsid w:val="00BC615A"/>
    <w:rsid w:val="00BC6325"/>
    <w:rsid w:val="00BC67E6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2D8C"/>
    <w:rsid w:val="00BD33BB"/>
    <w:rsid w:val="00BD34F8"/>
    <w:rsid w:val="00BD3530"/>
    <w:rsid w:val="00BD366F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BBB"/>
    <w:rsid w:val="00BE1EFD"/>
    <w:rsid w:val="00BE20C8"/>
    <w:rsid w:val="00BE2180"/>
    <w:rsid w:val="00BE2B07"/>
    <w:rsid w:val="00BE2C9D"/>
    <w:rsid w:val="00BE2D9F"/>
    <w:rsid w:val="00BE311A"/>
    <w:rsid w:val="00BE3FF1"/>
    <w:rsid w:val="00BE4663"/>
    <w:rsid w:val="00BE4955"/>
    <w:rsid w:val="00BE4976"/>
    <w:rsid w:val="00BE4B86"/>
    <w:rsid w:val="00BE5DD0"/>
    <w:rsid w:val="00BE6027"/>
    <w:rsid w:val="00BE69FA"/>
    <w:rsid w:val="00BE6C23"/>
    <w:rsid w:val="00BE7124"/>
    <w:rsid w:val="00BE73A0"/>
    <w:rsid w:val="00BE7778"/>
    <w:rsid w:val="00BF0371"/>
    <w:rsid w:val="00BF03ED"/>
    <w:rsid w:val="00BF0643"/>
    <w:rsid w:val="00BF070B"/>
    <w:rsid w:val="00BF1792"/>
    <w:rsid w:val="00BF1AEB"/>
    <w:rsid w:val="00BF1C35"/>
    <w:rsid w:val="00BF23BD"/>
    <w:rsid w:val="00BF2A3D"/>
    <w:rsid w:val="00BF2EFB"/>
    <w:rsid w:val="00BF3053"/>
    <w:rsid w:val="00BF368D"/>
    <w:rsid w:val="00BF3852"/>
    <w:rsid w:val="00BF3952"/>
    <w:rsid w:val="00BF39C7"/>
    <w:rsid w:val="00BF3C79"/>
    <w:rsid w:val="00BF3E68"/>
    <w:rsid w:val="00BF4267"/>
    <w:rsid w:val="00BF4717"/>
    <w:rsid w:val="00BF5152"/>
    <w:rsid w:val="00BF530B"/>
    <w:rsid w:val="00BF5492"/>
    <w:rsid w:val="00BF580E"/>
    <w:rsid w:val="00BF61B7"/>
    <w:rsid w:val="00BF62CD"/>
    <w:rsid w:val="00BF67DC"/>
    <w:rsid w:val="00BF69AF"/>
    <w:rsid w:val="00BF6A84"/>
    <w:rsid w:val="00BF7028"/>
    <w:rsid w:val="00BF7C48"/>
    <w:rsid w:val="00C00875"/>
    <w:rsid w:val="00C00C1C"/>
    <w:rsid w:val="00C00C49"/>
    <w:rsid w:val="00C00CC1"/>
    <w:rsid w:val="00C0125D"/>
    <w:rsid w:val="00C01976"/>
    <w:rsid w:val="00C01C05"/>
    <w:rsid w:val="00C01CE1"/>
    <w:rsid w:val="00C02D4C"/>
    <w:rsid w:val="00C04AA7"/>
    <w:rsid w:val="00C052F1"/>
    <w:rsid w:val="00C05397"/>
    <w:rsid w:val="00C05399"/>
    <w:rsid w:val="00C0583A"/>
    <w:rsid w:val="00C05959"/>
    <w:rsid w:val="00C05AFC"/>
    <w:rsid w:val="00C05C64"/>
    <w:rsid w:val="00C05D29"/>
    <w:rsid w:val="00C0604E"/>
    <w:rsid w:val="00C0611F"/>
    <w:rsid w:val="00C06D73"/>
    <w:rsid w:val="00C06E37"/>
    <w:rsid w:val="00C07680"/>
    <w:rsid w:val="00C100BA"/>
    <w:rsid w:val="00C10657"/>
    <w:rsid w:val="00C1080D"/>
    <w:rsid w:val="00C10843"/>
    <w:rsid w:val="00C108F0"/>
    <w:rsid w:val="00C10AC3"/>
    <w:rsid w:val="00C11530"/>
    <w:rsid w:val="00C11923"/>
    <w:rsid w:val="00C12152"/>
    <w:rsid w:val="00C12715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3D4"/>
    <w:rsid w:val="00C159E1"/>
    <w:rsid w:val="00C172EF"/>
    <w:rsid w:val="00C177D5"/>
    <w:rsid w:val="00C20BAC"/>
    <w:rsid w:val="00C213D5"/>
    <w:rsid w:val="00C21641"/>
    <w:rsid w:val="00C21937"/>
    <w:rsid w:val="00C21B30"/>
    <w:rsid w:val="00C223DD"/>
    <w:rsid w:val="00C22802"/>
    <w:rsid w:val="00C2292D"/>
    <w:rsid w:val="00C22985"/>
    <w:rsid w:val="00C22BA9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5680"/>
    <w:rsid w:val="00C262C2"/>
    <w:rsid w:val="00C267F2"/>
    <w:rsid w:val="00C269AD"/>
    <w:rsid w:val="00C2742B"/>
    <w:rsid w:val="00C274E5"/>
    <w:rsid w:val="00C300A2"/>
    <w:rsid w:val="00C30107"/>
    <w:rsid w:val="00C301BA"/>
    <w:rsid w:val="00C30361"/>
    <w:rsid w:val="00C314C0"/>
    <w:rsid w:val="00C31871"/>
    <w:rsid w:val="00C3187A"/>
    <w:rsid w:val="00C318CD"/>
    <w:rsid w:val="00C31B81"/>
    <w:rsid w:val="00C31CB5"/>
    <w:rsid w:val="00C3296C"/>
    <w:rsid w:val="00C330D9"/>
    <w:rsid w:val="00C335CA"/>
    <w:rsid w:val="00C33E8F"/>
    <w:rsid w:val="00C34331"/>
    <w:rsid w:val="00C35F58"/>
    <w:rsid w:val="00C368FC"/>
    <w:rsid w:val="00C3695A"/>
    <w:rsid w:val="00C372FA"/>
    <w:rsid w:val="00C3742A"/>
    <w:rsid w:val="00C37628"/>
    <w:rsid w:val="00C40039"/>
    <w:rsid w:val="00C400A4"/>
    <w:rsid w:val="00C4013D"/>
    <w:rsid w:val="00C40FB9"/>
    <w:rsid w:val="00C410EE"/>
    <w:rsid w:val="00C41282"/>
    <w:rsid w:val="00C412CE"/>
    <w:rsid w:val="00C412EE"/>
    <w:rsid w:val="00C41CC2"/>
    <w:rsid w:val="00C41FF9"/>
    <w:rsid w:val="00C42606"/>
    <w:rsid w:val="00C429E5"/>
    <w:rsid w:val="00C42A46"/>
    <w:rsid w:val="00C42FBA"/>
    <w:rsid w:val="00C43B56"/>
    <w:rsid w:val="00C43C8D"/>
    <w:rsid w:val="00C43CBD"/>
    <w:rsid w:val="00C44171"/>
    <w:rsid w:val="00C44798"/>
    <w:rsid w:val="00C4498A"/>
    <w:rsid w:val="00C44A63"/>
    <w:rsid w:val="00C44EE7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9FF"/>
    <w:rsid w:val="00C55BB0"/>
    <w:rsid w:val="00C55CBD"/>
    <w:rsid w:val="00C55E76"/>
    <w:rsid w:val="00C56050"/>
    <w:rsid w:val="00C5639C"/>
    <w:rsid w:val="00C564A9"/>
    <w:rsid w:val="00C56529"/>
    <w:rsid w:val="00C56683"/>
    <w:rsid w:val="00C567CC"/>
    <w:rsid w:val="00C6016B"/>
    <w:rsid w:val="00C604D5"/>
    <w:rsid w:val="00C60E00"/>
    <w:rsid w:val="00C61050"/>
    <w:rsid w:val="00C61978"/>
    <w:rsid w:val="00C61BEA"/>
    <w:rsid w:val="00C61C42"/>
    <w:rsid w:val="00C61D62"/>
    <w:rsid w:val="00C6202E"/>
    <w:rsid w:val="00C62EDC"/>
    <w:rsid w:val="00C62F0A"/>
    <w:rsid w:val="00C63988"/>
    <w:rsid w:val="00C63A8A"/>
    <w:rsid w:val="00C63B49"/>
    <w:rsid w:val="00C63E1D"/>
    <w:rsid w:val="00C63FE9"/>
    <w:rsid w:val="00C6406D"/>
    <w:rsid w:val="00C647D0"/>
    <w:rsid w:val="00C64B72"/>
    <w:rsid w:val="00C6538A"/>
    <w:rsid w:val="00C65F79"/>
    <w:rsid w:val="00C6613A"/>
    <w:rsid w:val="00C661AB"/>
    <w:rsid w:val="00C6635C"/>
    <w:rsid w:val="00C66390"/>
    <w:rsid w:val="00C66828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0F7"/>
    <w:rsid w:val="00C722B5"/>
    <w:rsid w:val="00C726D9"/>
    <w:rsid w:val="00C72E99"/>
    <w:rsid w:val="00C73026"/>
    <w:rsid w:val="00C732F6"/>
    <w:rsid w:val="00C73727"/>
    <w:rsid w:val="00C73DF8"/>
    <w:rsid w:val="00C74224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2F"/>
    <w:rsid w:val="00C80A70"/>
    <w:rsid w:val="00C80E1B"/>
    <w:rsid w:val="00C810B1"/>
    <w:rsid w:val="00C8129D"/>
    <w:rsid w:val="00C81A24"/>
    <w:rsid w:val="00C81B42"/>
    <w:rsid w:val="00C820F4"/>
    <w:rsid w:val="00C827BA"/>
    <w:rsid w:val="00C83811"/>
    <w:rsid w:val="00C83959"/>
    <w:rsid w:val="00C83DFE"/>
    <w:rsid w:val="00C850CA"/>
    <w:rsid w:val="00C85290"/>
    <w:rsid w:val="00C859BE"/>
    <w:rsid w:val="00C86A11"/>
    <w:rsid w:val="00C9083B"/>
    <w:rsid w:val="00C90ED8"/>
    <w:rsid w:val="00C91515"/>
    <w:rsid w:val="00C91ED0"/>
    <w:rsid w:val="00C9201E"/>
    <w:rsid w:val="00C924A8"/>
    <w:rsid w:val="00C92A19"/>
    <w:rsid w:val="00C92EC0"/>
    <w:rsid w:val="00C931AF"/>
    <w:rsid w:val="00C935D4"/>
    <w:rsid w:val="00C93999"/>
    <w:rsid w:val="00C94126"/>
    <w:rsid w:val="00C9418E"/>
    <w:rsid w:val="00C9494F"/>
    <w:rsid w:val="00C94FF8"/>
    <w:rsid w:val="00C95071"/>
    <w:rsid w:val="00C953AE"/>
    <w:rsid w:val="00C9540A"/>
    <w:rsid w:val="00C955E8"/>
    <w:rsid w:val="00C9613F"/>
    <w:rsid w:val="00C962C2"/>
    <w:rsid w:val="00C966E6"/>
    <w:rsid w:val="00C96945"/>
    <w:rsid w:val="00C9765C"/>
    <w:rsid w:val="00C97C8A"/>
    <w:rsid w:val="00C97EF0"/>
    <w:rsid w:val="00CA035C"/>
    <w:rsid w:val="00CA082D"/>
    <w:rsid w:val="00CA09A3"/>
    <w:rsid w:val="00CA0C4D"/>
    <w:rsid w:val="00CA1413"/>
    <w:rsid w:val="00CA238A"/>
    <w:rsid w:val="00CA3558"/>
    <w:rsid w:val="00CA4BFE"/>
    <w:rsid w:val="00CA547E"/>
    <w:rsid w:val="00CA5AEA"/>
    <w:rsid w:val="00CA6392"/>
    <w:rsid w:val="00CA65FC"/>
    <w:rsid w:val="00CA6660"/>
    <w:rsid w:val="00CA66B2"/>
    <w:rsid w:val="00CA6AAE"/>
    <w:rsid w:val="00CA6BF8"/>
    <w:rsid w:val="00CB00A6"/>
    <w:rsid w:val="00CB05FE"/>
    <w:rsid w:val="00CB0C6B"/>
    <w:rsid w:val="00CB1037"/>
    <w:rsid w:val="00CB2365"/>
    <w:rsid w:val="00CB237C"/>
    <w:rsid w:val="00CB2D51"/>
    <w:rsid w:val="00CB3076"/>
    <w:rsid w:val="00CB3136"/>
    <w:rsid w:val="00CB31C5"/>
    <w:rsid w:val="00CB352E"/>
    <w:rsid w:val="00CB3FF1"/>
    <w:rsid w:val="00CB4ABC"/>
    <w:rsid w:val="00CB4B46"/>
    <w:rsid w:val="00CB4C92"/>
    <w:rsid w:val="00CB52F5"/>
    <w:rsid w:val="00CB57A5"/>
    <w:rsid w:val="00CB589D"/>
    <w:rsid w:val="00CB5B5B"/>
    <w:rsid w:val="00CB61AB"/>
    <w:rsid w:val="00CB67FC"/>
    <w:rsid w:val="00CB6A2F"/>
    <w:rsid w:val="00CB7624"/>
    <w:rsid w:val="00CB76CD"/>
    <w:rsid w:val="00CB7991"/>
    <w:rsid w:val="00CB7C76"/>
    <w:rsid w:val="00CC0560"/>
    <w:rsid w:val="00CC0632"/>
    <w:rsid w:val="00CC068B"/>
    <w:rsid w:val="00CC0B4F"/>
    <w:rsid w:val="00CC0D56"/>
    <w:rsid w:val="00CC1150"/>
    <w:rsid w:val="00CC1842"/>
    <w:rsid w:val="00CC1B6C"/>
    <w:rsid w:val="00CC1DCB"/>
    <w:rsid w:val="00CC1E3B"/>
    <w:rsid w:val="00CC2272"/>
    <w:rsid w:val="00CC2A33"/>
    <w:rsid w:val="00CC3354"/>
    <w:rsid w:val="00CC3731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634"/>
    <w:rsid w:val="00CC566E"/>
    <w:rsid w:val="00CC5D5A"/>
    <w:rsid w:val="00CC5E0D"/>
    <w:rsid w:val="00CC6D72"/>
    <w:rsid w:val="00CC6E51"/>
    <w:rsid w:val="00CC729D"/>
    <w:rsid w:val="00CC7C73"/>
    <w:rsid w:val="00CC7D8E"/>
    <w:rsid w:val="00CD1EAF"/>
    <w:rsid w:val="00CD2128"/>
    <w:rsid w:val="00CD2281"/>
    <w:rsid w:val="00CD23C4"/>
    <w:rsid w:val="00CD2EAB"/>
    <w:rsid w:val="00CD3EC8"/>
    <w:rsid w:val="00CD4157"/>
    <w:rsid w:val="00CD5905"/>
    <w:rsid w:val="00CD5B23"/>
    <w:rsid w:val="00CD60A8"/>
    <w:rsid w:val="00CD610C"/>
    <w:rsid w:val="00CD6F01"/>
    <w:rsid w:val="00CD74B9"/>
    <w:rsid w:val="00CD74F4"/>
    <w:rsid w:val="00CD772B"/>
    <w:rsid w:val="00CD7CB5"/>
    <w:rsid w:val="00CD7EEB"/>
    <w:rsid w:val="00CE0030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5EF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CEF"/>
    <w:rsid w:val="00CF0F5F"/>
    <w:rsid w:val="00CF0FCD"/>
    <w:rsid w:val="00CF1146"/>
    <w:rsid w:val="00CF19A7"/>
    <w:rsid w:val="00CF2468"/>
    <w:rsid w:val="00CF24B6"/>
    <w:rsid w:val="00CF2527"/>
    <w:rsid w:val="00CF26CD"/>
    <w:rsid w:val="00CF27DE"/>
    <w:rsid w:val="00CF2959"/>
    <w:rsid w:val="00CF2AA4"/>
    <w:rsid w:val="00CF2F09"/>
    <w:rsid w:val="00CF371B"/>
    <w:rsid w:val="00CF3CE2"/>
    <w:rsid w:val="00CF3F25"/>
    <w:rsid w:val="00CF55C4"/>
    <w:rsid w:val="00CF5CD9"/>
    <w:rsid w:val="00CF5EF3"/>
    <w:rsid w:val="00CF6531"/>
    <w:rsid w:val="00CF6765"/>
    <w:rsid w:val="00CF6DEE"/>
    <w:rsid w:val="00CF79C7"/>
    <w:rsid w:val="00CF7D80"/>
    <w:rsid w:val="00CF7F25"/>
    <w:rsid w:val="00D001FE"/>
    <w:rsid w:val="00D00269"/>
    <w:rsid w:val="00D004C7"/>
    <w:rsid w:val="00D00B47"/>
    <w:rsid w:val="00D01712"/>
    <w:rsid w:val="00D0197D"/>
    <w:rsid w:val="00D01C8E"/>
    <w:rsid w:val="00D0217E"/>
    <w:rsid w:val="00D02BA2"/>
    <w:rsid w:val="00D02D97"/>
    <w:rsid w:val="00D03266"/>
    <w:rsid w:val="00D036FE"/>
    <w:rsid w:val="00D03D78"/>
    <w:rsid w:val="00D041D7"/>
    <w:rsid w:val="00D049EF"/>
    <w:rsid w:val="00D05DB4"/>
    <w:rsid w:val="00D05DC3"/>
    <w:rsid w:val="00D06090"/>
    <w:rsid w:val="00D06215"/>
    <w:rsid w:val="00D06A80"/>
    <w:rsid w:val="00D06AB9"/>
    <w:rsid w:val="00D07235"/>
    <w:rsid w:val="00D07BF8"/>
    <w:rsid w:val="00D07DAC"/>
    <w:rsid w:val="00D1000F"/>
    <w:rsid w:val="00D10257"/>
    <w:rsid w:val="00D105E6"/>
    <w:rsid w:val="00D11D72"/>
    <w:rsid w:val="00D12CB7"/>
    <w:rsid w:val="00D12FA8"/>
    <w:rsid w:val="00D13366"/>
    <w:rsid w:val="00D14100"/>
    <w:rsid w:val="00D1429E"/>
    <w:rsid w:val="00D14906"/>
    <w:rsid w:val="00D149B3"/>
    <w:rsid w:val="00D1534B"/>
    <w:rsid w:val="00D154E1"/>
    <w:rsid w:val="00D159BF"/>
    <w:rsid w:val="00D15BE0"/>
    <w:rsid w:val="00D15F69"/>
    <w:rsid w:val="00D15FBC"/>
    <w:rsid w:val="00D16243"/>
    <w:rsid w:val="00D1637C"/>
    <w:rsid w:val="00D16D62"/>
    <w:rsid w:val="00D1701B"/>
    <w:rsid w:val="00D1723C"/>
    <w:rsid w:val="00D1796B"/>
    <w:rsid w:val="00D17A70"/>
    <w:rsid w:val="00D20090"/>
    <w:rsid w:val="00D20275"/>
    <w:rsid w:val="00D20533"/>
    <w:rsid w:val="00D208E4"/>
    <w:rsid w:val="00D2113F"/>
    <w:rsid w:val="00D217FD"/>
    <w:rsid w:val="00D21AD4"/>
    <w:rsid w:val="00D21B9B"/>
    <w:rsid w:val="00D21E3A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482F"/>
    <w:rsid w:val="00D2523C"/>
    <w:rsid w:val="00D25430"/>
    <w:rsid w:val="00D25D26"/>
    <w:rsid w:val="00D26006"/>
    <w:rsid w:val="00D2606E"/>
    <w:rsid w:val="00D261BA"/>
    <w:rsid w:val="00D26312"/>
    <w:rsid w:val="00D27685"/>
    <w:rsid w:val="00D27B0F"/>
    <w:rsid w:val="00D27DA9"/>
    <w:rsid w:val="00D304A6"/>
    <w:rsid w:val="00D3054A"/>
    <w:rsid w:val="00D307AB"/>
    <w:rsid w:val="00D30CCE"/>
    <w:rsid w:val="00D30CE0"/>
    <w:rsid w:val="00D30D2B"/>
    <w:rsid w:val="00D30E8E"/>
    <w:rsid w:val="00D3132E"/>
    <w:rsid w:val="00D31A83"/>
    <w:rsid w:val="00D334EC"/>
    <w:rsid w:val="00D335D0"/>
    <w:rsid w:val="00D33975"/>
    <w:rsid w:val="00D33BBB"/>
    <w:rsid w:val="00D33DC6"/>
    <w:rsid w:val="00D348D5"/>
    <w:rsid w:val="00D34F73"/>
    <w:rsid w:val="00D350DE"/>
    <w:rsid w:val="00D353BC"/>
    <w:rsid w:val="00D35792"/>
    <w:rsid w:val="00D35C9E"/>
    <w:rsid w:val="00D35E07"/>
    <w:rsid w:val="00D35E5F"/>
    <w:rsid w:val="00D36B94"/>
    <w:rsid w:val="00D36BB8"/>
    <w:rsid w:val="00D37195"/>
    <w:rsid w:val="00D37686"/>
    <w:rsid w:val="00D377B5"/>
    <w:rsid w:val="00D379C9"/>
    <w:rsid w:val="00D37D7C"/>
    <w:rsid w:val="00D40364"/>
    <w:rsid w:val="00D40F8A"/>
    <w:rsid w:val="00D4280B"/>
    <w:rsid w:val="00D42CF4"/>
    <w:rsid w:val="00D4330C"/>
    <w:rsid w:val="00D43B3A"/>
    <w:rsid w:val="00D44000"/>
    <w:rsid w:val="00D44963"/>
    <w:rsid w:val="00D44AA8"/>
    <w:rsid w:val="00D45809"/>
    <w:rsid w:val="00D4582F"/>
    <w:rsid w:val="00D45B0F"/>
    <w:rsid w:val="00D465D2"/>
    <w:rsid w:val="00D4685F"/>
    <w:rsid w:val="00D46B9B"/>
    <w:rsid w:val="00D471FC"/>
    <w:rsid w:val="00D47453"/>
    <w:rsid w:val="00D4755A"/>
    <w:rsid w:val="00D4789D"/>
    <w:rsid w:val="00D47DE6"/>
    <w:rsid w:val="00D50287"/>
    <w:rsid w:val="00D510D2"/>
    <w:rsid w:val="00D52479"/>
    <w:rsid w:val="00D52CB0"/>
    <w:rsid w:val="00D53536"/>
    <w:rsid w:val="00D5388F"/>
    <w:rsid w:val="00D539B8"/>
    <w:rsid w:val="00D53D33"/>
    <w:rsid w:val="00D53EC0"/>
    <w:rsid w:val="00D54402"/>
    <w:rsid w:val="00D548D5"/>
    <w:rsid w:val="00D54C2A"/>
    <w:rsid w:val="00D5541A"/>
    <w:rsid w:val="00D5545D"/>
    <w:rsid w:val="00D55AD8"/>
    <w:rsid w:val="00D568DF"/>
    <w:rsid w:val="00D568E5"/>
    <w:rsid w:val="00D56C39"/>
    <w:rsid w:val="00D57B1D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4AA"/>
    <w:rsid w:val="00D66A86"/>
    <w:rsid w:val="00D66C34"/>
    <w:rsid w:val="00D67094"/>
    <w:rsid w:val="00D705A0"/>
    <w:rsid w:val="00D708FE"/>
    <w:rsid w:val="00D71C1C"/>
    <w:rsid w:val="00D72B1A"/>
    <w:rsid w:val="00D73115"/>
    <w:rsid w:val="00D731CF"/>
    <w:rsid w:val="00D73940"/>
    <w:rsid w:val="00D73A63"/>
    <w:rsid w:val="00D73CD5"/>
    <w:rsid w:val="00D74938"/>
    <w:rsid w:val="00D75283"/>
    <w:rsid w:val="00D75619"/>
    <w:rsid w:val="00D764E7"/>
    <w:rsid w:val="00D771B4"/>
    <w:rsid w:val="00D7727C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1F36"/>
    <w:rsid w:val="00D823A7"/>
    <w:rsid w:val="00D825D0"/>
    <w:rsid w:val="00D828BE"/>
    <w:rsid w:val="00D82EA3"/>
    <w:rsid w:val="00D83135"/>
    <w:rsid w:val="00D83A2B"/>
    <w:rsid w:val="00D84534"/>
    <w:rsid w:val="00D849EE"/>
    <w:rsid w:val="00D858F7"/>
    <w:rsid w:val="00D85BC5"/>
    <w:rsid w:val="00D85E90"/>
    <w:rsid w:val="00D85EEA"/>
    <w:rsid w:val="00D8646A"/>
    <w:rsid w:val="00D8703D"/>
    <w:rsid w:val="00D871BC"/>
    <w:rsid w:val="00D877A7"/>
    <w:rsid w:val="00D87CFC"/>
    <w:rsid w:val="00D87F9B"/>
    <w:rsid w:val="00D902F7"/>
    <w:rsid w:val="00D90449"/>
    <w:rsid w:val="00D90913"/>
    <w:rsid w:val="00D9092D"/>
    <w:rsid w:val="00D909A7"/>
    <w:rsid w:val="00D909F7"/>
    <w:rsid w:val="00D91095"/>
    <w:rsid w:val="00D92CBA"/>
    <w:rsid w:val="00D92D29"/>
    <w:rsid w:val="00D92FC8"/>
    <w:rsid w:val="00D9329F"/>
    <w:rsid w:val="00D93742"/>
    <w:rsid w:val="00D93A19"/>
    <w:rsid w:val="00D93FF0"/>
    <w:rsid w:val="00D94001"/>
    <w:rsid w:val="00D943A6"/>
    <w:rsid w:val="00D94A0C"/>
    <w:rsid w:val="00D94A94"/>
    <w:rsid w:val="00D94D7F"/>
    <w:rsid w:val="00D94DD0"/>
    <w:rsid w:val="00D94E38"/>
    <w:rsid w:val="00D9543E"/>
    <w:rsid w:val="00D9568C"/>
    <w:rsid w:val="00D958FE"/>
    <w:rsid w:val="00D95A63"/>
    <w:rsid w:val="00D95CA1"/>
    <w:rsid w:val="00D969A2"/>
    <w:rsid w:val="00D96BF3"/>
    <w:rsid w:val="00D974FF"/>
    <w:rsid w:val="00D97A9A"/>
    <w:rsid w:val="00D97CE0"/>
    <w:rsid w:val="00DA1298"/>
    <w:rsid w:val="00DA21DE"/>
    <w:rsid w:val="00DA2337"/>
    <w:rsid w:val="00DA2A85"/>
    <w:rsid w:val="00DA2CAF"/>
    <w:rsid w:val="00DA2DF9"/>
    <w:rsid w:val="00DA32AA"/>
    <w:rsid w:val="00DA32BF"/>
    <w:rsid w:val="00DA37AD"/>
    <w:rsid w:val="00DA4A34"/>
    <w:rsid w:val="00DA4CC6"/>
    <w:rsid w:val="00DA4CC9"/>
    <w:rsid w:val="00DA577C"/>
    <w:rsid w:val="00DA5ABD"/>
    <w:rsid w:val="00DA5BB1"/>
    <w:rsid w:val="00DA6084"/>
    <w:rsid w:val="00DA6942"/>
    <w:rsid w:val="00DA6AD5"/>
    <w:rsid w:val="00DA6FA7"/>
    <w:rsid w:val="00DA70C8"/>
    <w:rsid w:val="00DA76B9"/>
    <w:rsid w:val="00DA778F"/>
    <w:rsid w:val="00DA78E1"/>
    <w:rsid w:val="00DA7E18"/>
    <w:rsid w:val="00DB02AA"/>
    <w:rsid w:val="00DB075D"/>
    <w:rsid w:val="00DB20CF"/>
    <w:rsid w:val="00DB21C5"/>
    <w:rsid w:val="00DB24CB"/>
    <w:rsid w:val="00DB2BC0"/>
    <w:rsid w:val="00DB33F4"/>
    <w:rsid w:val="00DB35F1"/>
    <w:rsid w:val="00DB36A3"/>
    <w:rsid w:val="00DB3EE1"/>
    <w:rsid w:val="00DB48AD"/>
    <w:rsid w:val="00DB4D4C"/>
    <w:rsid w:val="00DB5021"/>
    <w:rsid w:val="00DB52DD"/>
    <w:rsid w:val="00DB56EF"/>
    <w:rsid w:val="00DB5918"/>
    <w:rsid w:val="00DB5D52"/>
    <w:rsid w:val="00DB5ED6"/>
    <w:rsid w:val="00DB622B"/>
    <w:rsid w:val="00DB63F6"/>
    <w:rsid w:val="00DB6455"/>
    <w:rsid w:val="00DB686B"/>
    <w:rsid w:val="00DB6B7F"/>
    <w:rsid w:val="00DB7482"/>
    <w:rsid w:val="00DB7ABB"/>
    <w:rsid w:val="00DB7BCF"/>
    <w:rsid w:val="00DB7D8D"/>
    <w:rsid w:val="00DB7EF6"/>
    <w:rsid w:val="00DC0552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263"/>
    <w:rsid w:val="00DC5334"/>
    <w:rsid w:val="00DC584A"/>
    <w:rsid w:val="00DC591F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1791"/>
    <w:rsid w:val="00DD24C9"/>
    <w:rsid w:val="00DD28C8"/>
    <w:rsid w:val="00DD2CF5"/>
    <w:rsid w:val="00DD31C1"/>
    <w:rsid w:val="00DD3E59"/>
    <w:rsid w:val="00DD3F65"/>
    <w:rsid w:val="00DD4213"/>
    <w:rsid w:val="00DD4727"/>
    <w:rsid w:val="00DD4A24"/>
    <w:rsid w:val="00DD4AAD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2E4C"/>
    <w:rsid w:val="00DE3794"/>
    <w:rsid w:val="00DE38EC"/>
    <w:rsid w:val="00DE3E2E"/>
    <w:rsid w:val="00DE3E7A"/>
    <w:rsid w:val="00DE3EFA"/>
    <w:rsid w:val="00DE41D4"/>
    <w:rsid w:val="00DE45D4"/>
    <w:rsid w:val="00DE51DF"/>
    <w:rsid w:val="00DE5260"/>
    <w:rsid w:val="00DE616B"/>
    <w:rsid w:val="00DE651C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3949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0EFF"/>
    <w:rsid w:val="00E010B2"/>
    <w:rsid w:val="00E01333"/>
    <w:rsid w:val="00E01338"/>
    <w:rsid w:val="00E015D7"/>
    <w:rsid w:val="00E01737"/>
    <w:rsid w:val="00E01F1E"/>
    <w:rsid w:val="00E023E4"/>
    <w:rsid w:val="00E02865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63B6"/>
    <w:rsid w:val="00E07004"/>
    <w:rsid w:val="00E07C26"/>
    <w:rsid w:val="00E102E0"/>
    <w:rsid w:val="00E10954"/>
    <w:rsid w:val="00E10F2E"/>
    <w:rsid w:val="00E11E12"/>
    <w:rsid w:val="00E12A5D"/>
    <w:rsid w:val="00E13799"/>
    <w:rsid w:val="00E13CF5"/>
    <w:rsid w:val="00E143FA"/>
    <w:rsid w:val="00E14742"/>
    <w:rsid w:val="00E14ABD"/>
    <w:rsid w:val="00E14C14"/>
    <w:rsid w:val="00E14FE2"/>
    <w:rsid w:val="00E15591"/>
    <w:rsid w:val="00E15604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91"/>
    <w:rsid w:val="00E257E9"/>
    <w:rsid w:val="00E25911"/>
    <w:rsid w:val="00E25AA6"/>
    <w:rsid w:val="00E25B0A"/>
    <w:rsid w:val="00E2725F"/>
    <w:rsid w:val="00E2755E"/>
    <w:rsid w:val="00E275C3"/>
    <w:rsid w:val="00E277E9"/>
    <w:rsid w:val="00E27ACF"/>
    <w:rsid w:val="00E27C34"/>
    <w:rsid w:val="00E3003F"/>
    <w:rsid w:val="00E301D5"/>
    <w:rsid w:val="00E30306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4DD5"/>
    <w:rsid w:val="00E35216"/>
    <w:rsid w:val="00E35375"/>
    <w:rsid w:val="00E35EEA"/>
    <w:rsid w:val="00E366F0"/>
    <w:rsid w:val="00E36EC3"/>
    <w:rsid w:val="00E374AA"/>
    <w:rsid w:val="00E375A3"/>
    <w:rsid w:val="00E37A23"/>
    <w:rsid w:val="00E41B0D"/>
    <w:rsid w:val="00E41D21"/>
    <w:rsid w:val="00E423C3"/>
    <w:rsid w:val="00E42BF2"/>
    <w:rsid w:val="00E43232"/>
    <w:rsid w:val="00E43850"/>
    <w:rsid w:val="00E4388F"/>
    <w:rsid w:val="00E43993"/>
    <w:rsid w:val="00E444CB"/>
    <w:rsid w:val="00E445EC"/>
    <w:rsid w:val="00E458FD"/>
    <w:rsid w:val="00E459C2"/>
    <w:rsid w:val="00E45F28"/>
    <w:rsid w:val="00E464B8"/>
    <w:rsid w:val="00E465F1"/>
    <w:rsid w:val="00E470E0"/>
    <w:rsid w:val="00E4718F"/>
    <w:rsid w:val="00E47202"/>
    <w:rsid w:val="00E47537"/>
    <w:rsid w:val="00E47EB9"/>
    <w:rsid w:val="00E504C3"/>
    <w:rsid w:val="00E50E1C"/>
    <w:rsid w:val="00E517E3"/>
    <w:rsid w:val="00E51F76"/>
    <w:rsid w:val="00E5268E"/>
    <w:rsid w:val="00E52E5A"/>
    <w:rsid w:val="00E53D87"/>
    <w:rsid w:val="00E54144"/>
    <w:rsid w:val="00E549D7"/>
    <w:rsid w:val="00E54EFF"/>
    <w:rsid w:val="00E54FEB"/>
    <w:rsid w:val="00E55398"/>
    <w:rsid w:val="00E5566F"/>
    <w:rsid w:val="00E56B54"/>
    <w:rsid w:val="00E56C7B"/>
    <w:rsid w:val="00E56DE5"/>
    <w:rsid w:val="00E579B4"/>
    <w:rsid w:val="00E57C68"/>
    <w:rsid w:val="00E60382"/>
    <w:rsid w:val="00E605FE"/>
    <w:rsid w:val="00E61342"/>
    <w:rsid w:val="00E61C79"/>
    <w:rsid w:val="00E61D2B"/>
    <w:rsid w:val="00E621F5"/>
    <w:rsid w:val="00E62275"/>
    <w:rsid w:val="00E62505"/>
    <w:rsid w:val="00E62B34"/>
    <w:rsid w:val="00E62F8A"/>
    <w:rsid w:val="00E630A7"/>
    <w:rsid w:val="00E631C5"/>
    <w:rsid w:val="00E63840"/>
    <w:rsid w:val="00E639C9"/>
    <w:rsid w:val="00E63B0C"/>
    <w:rsid w:val="00E63C2B"/>
    <w:rsid w:val="00E63EC7"/>
    <w:rsid w:val="00E63FFA"/>
    <w:rsid w:val="00E6427C"/>
    <w:rsid w:val="00E64513"/>
    <w:rsid w:val="00E64536"/>
    <w:rsid w:val="00E64993"/>
    <w:rsid w:val="00E6550D"/>
    <w:rsid w:val="00E65D44"/>
    <w:rsid w:val="00E66359"/>
    <w:rsid w:val="00E66472"/>
    <w:rsid w:val="00E666BB"/>
    <w:rsid w:val="00E706CF"/>
    <w:rsid w:val="00E708ED"/>
    <w:rsid w:val="00E7097E"/>
    <w:rsid w:val="00E712B0"/>
    <w:rsid w:val="00E72468"/>
    <w:rsid w:val="00E72669"/>
    <w:rsid w:val="00E72700"/>
    <w:rsid w:val="00E73944"/>
    <w:rsid w:val="00E739C7"/>
    <w:rsid w:val="00E73B21"/>
    <w:rsid w:val="00E74076"/>
    <w:rsid w:val="00E7431A"/>
    <w:rsid w:val="00E75157"/>
    <w:rsid w:val="00E7588E"/>
    <w:rsid w:val="00E762DE"/>
    <w:rsid w:val="00E76C64"/>
    <w:rsid w:val="00E770DE"/>
    <w:rsid w:val="00E771C5"/>
    <w:rsid w:val="00E773C3"/>
    <w:rsid w:val="00E77620"/>
    <w:rsid w:val="00E802B8"/>
    <w:rsid w:val="00E80784"/>
    <w:rsid w:val="00E8082F"/>
    <w:rsid w:val="00E80993"/>
    <w:rsid w:val="00E80B07"/>
    <w:rsid w:val="00E820FF"/>
    <w:rsid w:val="00E827A2"/>
    <w:rsid w:val="00E82922"/>
    <w:rsid w:val="00E82E8F"/>
    <w:rsid w:val="00E83A26"/>
    <w:rsid w:val="00E83A8F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6B20"/>
    <w:rsid w:val="00E87359"/>
    <w:rsid w:val="00E8796D"/>
    <w:rsid w:val="00E90CB6"/>
    <w:rsid w:val="00E91753"/>
    <w:rsid w:val="00E922D6"/>
    <w:rsid w:val="00E9285D"/>
    <w:rsid w:val="00E93093"/>
    <w:rsid w:val="00E9348B"/>
    <w:rsid w:val="00E93569"/>
    <w:rsid w:val="00E93BDE"/>
    <w:rsid w:val="00E94358"/>
    <w:rsid w:val="00E945EF"/>
    <w:rsid w:val="00E947E3"/>
    <w:rsid w:val="00E95E7E"/>
    <w:rsid w:val="00E96047"/>
    <w:rsid w:val="00E9666B"/>
    <w:rsid w:val="00E97813"/>
    <w:rsid w:val="00EA03DF"/>
    <w:rsid w:val="00EA05DB"/>
    <w:rsid w:val="00EA068E"/>
    <w:rsid w:val="00EA06CC"/>
    <w:rsid w:val="00EA0CF7"/>
    <w:rsid w:val="00EA153F"/>
    <w:rsid w:val="00EA1873"/>
    <w:rsid w:val="00EA1E9B"/>
    <w:rsid w:val="00EA2886"/>
    <w:rsid w:val="00EA2D36"/>
    <w:rsid w:val="00EA2E8A"/>
    <w:rsid w:val="00EA2F10"/>
    <w:rsid w:val="00EA3ABD"/>
    <w:rsid w:val="00EA3FCD"/>
    <w:rsid w:val="00EA4700"/>
    <w:rsid w:val="00EA478D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E28"/>
    <w:rsid w:val="00EA7686"/>
    <w:rsid w:val="00EA7AA2"/>
    <w:rsid w:val="00EA7D39"/>
    <w:rsid w:val="00EA7F94"/>
    <w:rsid w:val="00EB0926"/>
    <w:rsid w:val="00EB11D1"/>
    <w:rsid w:val="00EB2575"/>
    <w:rsid w:val="00EB260D"/>
    <w:rsid w:val="00EB31CF"/>
    <w:rsid w:val="00EB3239"/>
    <w:rsid w:val="00EB33AB"/>
    <w:rsid w:val="00EB409C"/>
    <w:rsid w:val="00EB413F"/>
    <w:rsid w:val="00EB4788"/>
    <w:rsid w:val="00EB48BB"/>
    <w:rsid w:val="00EB4985"/>
    <w:rsid w:val="00EB4A23"/>
    <w:rsid w:val="00EB4A61"/>
    <w:rsid w:val="00EB509C"/>
    <w:rsid w:val="00EB52E6"/>
    <w:rsid w:val="00EB5787"/>
    <w:rsid w:val="00EB5AC3"/>
    <w:rsid w:val="00EB5BF5"/>
    <w:rsid w:val="00EB7147"/>
    <w:rsid w:val="00EB72E2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7D0"/>
    <w:rsid w:val="00EC49F7"/>
    <w:rsid w:val="00EC5546"/>
    <w:rsid w:val="00EC5D02"/>
    <w:rsid w:val="00EC60E2"/>
    <w:rsid w:val="00EC6309"/>
    <w:rsid w:val="00EC657E"/>
    <w:rsid w:val="00EC66A8"/>
    <w:rsid w:val="00EC6A7E"/>
    <w:rsid w:val="00EC6DF2"/>
    <w:rsid w:val="00EC6E5F"/>
    <w:rsid w:val="00EC7035"/>
    <w:rsid w:val="00EC7386"/>
    <w:rsid w:val="00EC78EE"/>
    <w:rsid w:val="00EC79F6"/>
    <w:rsid w:val="00EC7CAD"/>
    <w:rsid w:val="00ED01D8"/>
    <w:rsid w:val="00ED01FB"/>
    <w:rsid w:val="00ED05BA"/>
    <w:rsid w:val="00ED09FC"/>
    <w:rsid w:val="00ED1206"/>
    <w:rsid w:val="00ED1550"/>
    <w:rsid w:val="00ED1C40"/>
    <w:rsid w:val="00ED2142"/>
    <w:rsid w:val="00ED2C45"/>
    <w:rsid w:val="00ED39EC"/>
    <w:rsid w:val="00ED404D"/>
    <w:rsid w:val="00ED41F1"/>
    <w:rsid w:val="00ED4A0C"/>
    <w:rsid w:val="00ED50B7"/>
    <w:rsid w:val="00ED53EA"/>
    <w:rsid w:val="00ED5509"/>
    <w:rsid w:val="00ED560C"/>
    <w:rsid w:val="00ED597F"/>
    <w:rsid w:val="00ED5D4E"/>
    <w:rsid w:val="00ED60CF"/>
    <w:rsid w:val="00ED61E4"/>
    <w:rsid w:val="00ED6B25"/>
    <w:rsid w:val="00ED751C"/>
    <w:rsid w:val="00ED7E59"/>
    <w:rsid w:val="00ED7E65"/>
    <w:rsid w:val="00EE010B"/>
    <w:rsid w:val="00EE0EE2"/>
    <w:rsid w:val="00EE15DC"/>
    <w:rsid w:val="00EE1681"/>
    <w:rsid w:val="00EE17C5"/>
    <w:rsid w:val="00EE1D62"/>
    <w:rsid w:val="00EE2049"/>
    <w:rsid w:val="00EE2AC3"/>
    <w:rsid w:val="00EE34ED"/>
    <w:rsid w:val="00EE381A"/>
    <w:rsid w:val="00EE3931"/>
    <w:rsid w:val="00EE3BF8"/>
    <w:rsid w:val="00EE4AA9"/>
    <w:rsid w:val="00EE4CD8"/>
    <w:rsid w:val="00EE4E02"/>
    <w:rsid w:val="00EE5334"/>
    <w:rsid w:val="00EE6B32"/>
    <w:rsid w:val="00EE6B63"/>
    <w:rsid w:val="00EE748C"/>
    <w:rsid w:val="00EE7672"/>
    <w:rsid w:val="00EE77FA"/>
    <w:rsid w:val="00EE79BB"/>
    <w:rsid w:val="00EE7A4B"/>
    <w:rsid w:val="00EF099F"/>
    <w:rsid w:val="00EF0F1F"/>
    <w:rsid w:val="00EF1515"/>
    <w:rsid w:val="00EF1557"/>
    <w:rsid w:val="00EF2949"/>
    <w:rsid w:val="00EF321B"/>
    <w:rsid w:val="00EF3E59"/>
    <w:rsid w:val="00EF4119"/>
    <w:rsid w:val="00EF419B"/>
    <w:rsid w:val="00EF4219"/>
    <w:rsid w:val="00EF514F"/>
    <w:rsid w:val="00EF5180"/>
    <w:rsid w:val="00EF5459"/>
    <w:rsid w:val="00EF546D"/>
    <w:rsid w:val="00EF5557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387"/>
    <w:rsid w:val="00F00829"/>
    <w:rsid w:val="00F00A02"/>
    <w:rsid w:val="00F01C83"/>
    <w:rsid w:val="00F024CC"/>
    <w:rsid w:val="00F02561"/>
    <w:rsid w:val="00F027B2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539"/>
    <w:rsid w:val="00F1463F"/>
    <w:rsid w:val="00F14E61"/>
    <w:rsid w:val="00F15825"/>
    <w:rsid w:val="00F15FEB"/>
    <w:rsid w:val="00F1640A"/>
    <w:rsid w:val="00F168BA"/>
    <w:rsid w:val="00F16F2D"/>
    <w:rsid w:val="00F17688"/>
    <w:rsid w:val="00F200D4"/>
    <w:rsid w:val="00F2028F"/>
    <w:rsid w:val="00F2095D"/>
    <w:rsid w:val="00F21844"/>
    <w:rsid w:val="00F219B0"/>
    <w:rsid w:val="00F21E1B"/>
    <w:rsid w:val="00F2255C"/>
    <w:rsid w:val="00F227DB"/>
    <w:rsid w:val="00F2284A"/>
    <w:rsid w:val="00F22C62"/>
    <w:rsid w:val="00F2318D"/>
    <w:rsid w:val="00F23A91"/>
    <w:rsid w:val="00F23C74"/>
    <w:rsid w:val="00F24588"/>
    <w:rsid w:val="00F24754"/>
    <w:rsid w:val="00F24D33"/>
    <w:rsid w:val="00F250A4"/>
    <w:rsid w:val="00F266DE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AF1"/>
    <w:rsid w:val="00F32C33"/>
    <w:rsid w:val="00F32CCA"/>
    <w:rsid w:val="00F3315F"/>
    <w:rsid w:val="00F335B9"/>
    <w:rsid w:val="00F3378C"/>
    <w:rsid w:val="00F337D7"/>
    <w:rsid w:val="00F33F4C"/>
    <w:rsid w:val="00F34A27"/>
    <w:rsid w:val="00F351F6"/>
    <w:rsid w:val="00F35705"/>
    <w:rsid w:val="00F35EFB"/>
    <w:rsid w:val="00F3609F"/>
    <w:rsid w:val="00F36A45"/>
    <w:rsid w:val="00F3766C"/>
    <w:rsid w:val="00F403C3"/>
    <w:rsid w:val="00F4066C"/>
    <w:rsid w:val="00F40831"/>
    <w:rsid w:val="00F40C85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653"/>
    <w:rsid w:val="00F578C8"/>
    <w:rsid w:val="00F6017D"/>
    <w:rsid w:val="00F602E5"/>
    <w:rsid w:val="00F60E2A"/>
    <w:rsid w:val="00F61269"/>
    <w:rsid w:val="00F62063"/>
    <w:rsid w:val="00F6207B"/>
    <w:rsid w:val="00F627AF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9D1"/>
    <w:rsid w:val="00F67FCE"/>
    <w:rsid w:val="00F70236"/>
    <w:rsid w:val="00F70720"/>
    <w:rsid w:val="00F71DF3"/>
    <w:rsid w:val="00F728F7"/>
    <w:rsid w:val="00F73617"/>
    <w:rsid w:val="00F736F3"/>
    <w:rsid w:val="00F73A6D"/>
    <w:rsid w:val="00F73ACA"/>
    <w:rsid w:val="00F743AC"/>
    <w:rsid w:val="00F744C5"/>
    <w:rsid w:val="00F7514C"/>
    <w:rsid w:val="00F75827"/>
    <w:rsid w:val="00F75A06"/>
    <w:rsid w:val="00F75C78"/>
    <w:rsid w:val="00F75E5D"/>
    <w:rsid w:val="00F75F77"/>
    <w:rsid w:val="00F765C5"/>
    <w:rsid w:val="00F76B58"/>
    <w:rsid w:val="00F77F22"/>
    <w:rsid w:val="00F80017"/>
    <w:rsid w:val="00F8046F"/>
    <w:rsid w:val="00F80ACC"/>
    <w:rsid w:val="00F80BCF"/>
    <w:rsid w:val="00F80E4C"/>
    <w:rsid w:val="00F80F23"/>
    <w:rsid w:val="00F8105A"/>
    <w:rsid w:val="00F81182"/>
    <w:rsid w:val="00F81648"/>
    <w:rsid w:val="00F8173A"/>
    <w:rsid w:val="00F81879"/>
    <w:rsid w:val="00F82490"/>
    <w:rsid w:val="00F825A2"/>
    <w:rsid w:val="00F8288C"/>
    <w:rsid w:val="00F83C65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6309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261"/>
    <w:rsid w:val="00F977CE"/>
    <w:rsid w:val="00F97B29"/>
    <w:rsid w:val="00FA0521"/>
    <w:rsid w:val="00FA0C5E"/>
    <w:rsid w:val="00FA1131"/>
    <w:rsid w:val="00FA1229"/>
    <w:rsid w:val="00FA2208"/>
    <w:rsid w:val="00FA2624"/>
    <w:rsid w:val="00FA280C"/>
    <w:rsid w:val="00FA2917"/>
    <w:rsid w:val="00FA2DF1"/>
    <w:rsid w:val="00FA2F59"/>
    <w:rsid w:val="00FA3377"/>
    <w:rsid w:val="00FA3474"/>
    <w:rsid w:val="00FA39AA"/>
    <w:rsid w:val="00FA39BA"/>
    <w:rsid w:val="00FA3FD7"/>
    <w:rsid w:val="00FA4CAD"/>
    <w:rsid w:val="00FA5317"/>
    <w:rsid w:val="00FA55F1"/>
    <w:rsid w:val="00FA5656"/>
    <w:rsid w:val="00FA5A56"/>
    <w:rsid w:val="00FA5C87"/>
    <w:rsid w:val="00FA6111"/>
    <w:rsid w:val="00FA67BC"/>
    <w:rsid w:val="00FA6A15"/>
    <w:rsid w:val="00FA7396"/>
    <w:rsid w:val="00FA745D"/>
    <w:rsid w:val="00FA797E"/>
    <w:rsid w:val="00FA7CF0"/>
    <w:rsid w:val="00FB03B0"/>
    <w:rsid w:val="00FB0692"/>
    <w:rsid w:val="00FB0BB7"/>
    <w:rsid w:val="00FB34BA"/>
    <w:rsid w:val="00FB486B"/>
    <w:rsid w:val="00FB4D11"/>
    <w:rsid w:val="00FB50B2"/>
    <w:rsid w:val="00FB58F7"/>
    <w:rsid w:val="00FB6A09"/>
    <w:rsid w:val="00FB70E0"/>
    <w:rsid w:val="00FB7406"/>
    <w:rsid w:val="00FB7728"/>
    <w:rsid w:val="00FC04DF"/>
    <w:rsid w:val="00FC06AE"/>
    <w:rsid w:val="00FC0948"/>
    <w:rsid w:val="00FC0AAD"/>
    <w:rsid w:val="00FC11B5"/>
    <w:rsid w:val="00FC250B"/>
    <w:rsid w:val="00FC271D"/>
    <w:rsid w:val="00FC2A79"/>
    <w:rsid w:val="00FC3021"/>
    <w:rsid w:val="00FC328D"/>
    <w:rsid w:val="00FC46EF"/>
    <w:rsid w:val="00FC49F0"/>
    <w:rsid w:val="00FC4B31"/>
    <w:rsid w:val="00FC4F91"/>
    <w:rsid w:val="00FC52A1"/>
    <w:rsid w:val="00FC5D20"/>
    <w:rsid w:val="00FC6276"/>
    <w:rsid w:val="00FC64EE"/>
    <w:rsid w:val="00FC6699"/>
    <w:rsid w:val="00FC6B0D"/>
    <w:rsid w:val="00FC6F2B"/>
    <w:rsid w:val="00FC7A8A"/>
    <w:rsid w:val="00FD0092"/>
    <w:rsid w:val="00FD085D"/>
    <w:rsid w:val="00FD146D"/>
    <w:rsid w:val="00FD17E7"/>
    <w:rsid w:val="00FD24D0"/>
    <w:rsid w:val="00FD2C9A"/>
    <w:rsid w:val="00FD2D2C"/>
    <w:rsid w:val="00FD2E8E"/>
    <w:rsid w:val="00FD34E8"/>
    <w:rsid w:val="00FD3679"/>
    <w:rsid w:val="00FD36B1"/>
    <w:rsid w:val="00FD3C1D"/>
    <w:rsid w:val="00FD3CA0"/>
    <w:rsid w:val="00FD3ED5"/>
    <w:rsid w:val="00FD5621"/>
    <w:rsid w:val="00FD57BA"/>
    <w:rsid w:val="00FD5DE8"/>
    <w:rsid w:val="00FD694B"/>
    <w:rsid w:val="00FD6B67"/>
    <w:rsid w:val="00FD79B4"/>
    <w:rsid w:val="00FE07EF"/>
    <w:rsid w:val="00FE08DF"/>
    <w:rsid w:val="00FE091C"/>
    <w:rsid w:val="00FE0FC8"/>
    <w:rsid w:val="00FE11DC"/>
    <w:rsid w:val="00FE13AB"/>
    <w:rsid w:val="00FE17F9"/>
    <w:rsid w:val="00FE1BA1"/>
    <w:rsid w:val="00FE1DA1"/>
    <w:rsid w:val="00FE3347"/>
    <w:rsid w:val="00FE39FE"/>
    <w:rsid w:val="00FE40FB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85B"/>
    <w:rsid w:val="00FF1BBE"/>
    <w:rsid w:val="00FF1CBF"/>
    <w:rsid w:val="00FF2602"/>
    <w:rsid w:val="00FF270B"/>
    <w:rsid w:val="00FF2AB5"/>
    <w:rsid w:val="00FF2BA2"/>
    <w:rsid w:val="00FF2BF4"/>
    <w:rsid w:val="00FF3444"/>
    <w:rsid w:val="00FF357F"/>
    <w:rsid w:val="00FF3899"/>
    <w:rsid w:val="00FF3C62"/>
    <w:rsid w:val="00FF40F4"/>
    <w:rsid w:val="00FF41BF"/>
    <w:rsid w:val="00FF45BF"/>
    <w:rsid w:val="00FF4EE7"/>
    <w:rsid w:val="00FF51FD"/>
    <w:rsid w:val="00FF55ED"/>
    <w:rsid w:val="00FF560B"/>
    <w:rsid w:val="00FF5C8A"/>
    <w:rsid w:val="00FF6217"/>
    <w:rsid w:val="00FF6258"/>
    <w:rsid w:val="00FF6C6A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9A5076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2D04E9"/>
    <w:pPr>
      <w:numPr>
        <w:numId w:val="12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2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2D04E9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qFormat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st">
    <w:name w:val="st"/>
    <w:basedOn w:val="DefaultParagraphFont"/>
    <w:rsid w:val="003B79E8"/>
  </w:style>
  <w:style w:type="paragraph" w:customStyle="1" w:styleId="NO">
    <w:name w:val="NO"/>
    <w:basedOn w:val="Normal"/>
    <w:link w:val="NOChar"/>
    <w:qFormat/>
    <w:rsid w:val="008565C2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/>
      <w:sz w:val="20"/>
      <w:szCs w:val="20"/>
      <w:lang w:eastAsia="en-GB"/>
    </w:rPr>
  </w:style>
  <w:style w:type="character" w:customStyle="1" w:styleId="NOChar">
    <w:name w:val="NO Char"/>
    <w:link w:val="NO"/>
    <w:qFormat/>
    <w:rsid w:val="008565C2"/>
    <w:rPr>
      <w:rFonts w:ascii="Times New Roman" w:eastAsia="Malgun Gothic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75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4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6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file:///Users/mona/Library/Mobile%20Documents/com~apple~CloudDocs/Documents/Documents%20-%20MacBook%20Pro/SA1/SA1_109%20Athens/Docs/S1-250709.zip" TargetMode="External"/><Relationship Id="rId299" Type="http://schemas.openxmlformats.org/officeDocument/2006/relationships/hyperlink" Target="file:///Users/mona/Library/Mobile%20Documents/com~apple~CloudDocs/Documents/Documents%20-%20MacBook%20Pro/SA1/SA1_109%20Athens/Docs/S1-250776.zip" TargetMode="External"/><Relationship Id="rId21" Type="http://schemas.openxmlformats.org/officeDocument/2006/relationships/hyperlink" Target="file:///Users/mona/Library/Mobile%20Documents/com~apple~CloudDocs/Documents/Documents%20-%20MacBook%20Pro/SA1/SA1_109%20Athens/Docs/S1-250747.zip" TargetMode="External"/><Relationship Id="rId63" Type="http://schemas.openxmlformats.org/officeDocument/2006/relationships/hyperlink" Target="file:///Users/mona/Library/Mobile%20Documents/com~apple~CloudDocs/Documents/Documents%20-%20MacBook%20Pro/SA1/SA1_109%20Athens/Docs/S1-250083.zip" TargetMode="External"/><Relationship Id="rId159" Type="http://schemas.openxmlformats.org/officeDocument/2006/relationships/hyperlink" Target="file:///Users/mona/Library/Mobile%20Documents/com~apple~CloudDocs/Documents/Documents%20-%20MacBook%20Pro/SA1/SA1_109%20Athens/Docs/S1-250282.zip" TargetMode="External"/><Relationship Id="rId324" Type="http://schemas.openxmlformats.org/officeDocument/2006/relationships/hyperlink" Target="file:///Users/mona/Library/Mobile%20Documents/com~apple~CloudDocs/Documents/Documents%20-%20MacBook%20Pro/SA1/SA1_109%20Athens/Docs/S1-250115.zip" TargetMode="External"/><Relationship Id="rId366" Type="http://schemas.openxmlformats.org/officeDocument/2006/relationships/hyperlink" Target="file:///Users/mona/Library/Mobile%20Documents/com~apple~CloudDocs/Documents/Documents%20-%20MacBook%20Pro/SA1/SA1_109%20Athens/Docs/S1-250732.zip" TargetMode="External"/><Relationship Id="rId170" Type="http://schemas.openxmlformats.org/officeDocument/2006/relationships/hyperlink" Target="file:///Users/mona/Library/Mobile%20Documents/com~apple~CloudDocs/Documents/Documents%20-%20MacBook%20Pro/SA1/SA1_109%20Athens/Docs/S1-250282.zip" TargetMode="External"/><Relationship Id="rId226" Type="http://schemas.openxmlformats.org/officeDocument/2006/relationships/hyperlink" Target="file:///Users/mona/Library/Mobile%20Documents/com~apple~CloudDocs/Documents/Documents%20-%20MacBook%20Pro/SA1/SA1_109%20Athens/Docs/S1-250341.zip" TargetMode="External"/><Relationship Id="rId433" Type="http://schemas.openxmlformats.org/officeDocument/2006/relationships/theme" Target="theme/theme1.xml"/><Relationship Id="rId268" Type="http://schemas.openxmlformats.org/officeDocument/2006/relationships/hyperlink" Target="file:///Users/mona/Library/Mobile%20Documents/com~apple~CloudDocs/Documents/Documents%20-%20MacBook%20Pro/SA1/SA1_109%20Athens/Docs/S1-250200.zip" TargetMode="External"/><Relationship Id="rId32" Type="http://schemas.openxmlformats.org/officeDocument/2006/relationships/hyperlink" Target="file:///Users/mona/Library/Mobile%20Documents/com~apple~CloudDocs/Documents/Documents%20-%20MacBook%20Pro/SA1/SA1_109%20Athens/Docs/S1-250276.zip" TargetMode="External"/><Relationship Id="rId74" Type="http://schemas.openxmlformats.org/officeDocument/2006/relationships/hyperlink" Target="file:///Users/mona/Library/Mobile%20Documents/com~apple~CloudDocs/Documents/Documents%20-%20MacBook%20Pro/SA1/SA1_109%20Athens/Docs/S1-250753.zip" TargetMode="External"/><Relationship Id="rId128" Type="http://schemas.openxmlformats.org/officeDocument/2006/relationships/hyperlink" Target="file:///Users/mona/Library/Mobile%20Documents/com~apple~CloudDocs/Documents/Documents%20-%20MacBook%20Pro/SA1/SA1_109%20Athens/Docs/S1-250261.zip" TargetMode="External"/><Relationship Id="rId335" Type="http://schemas.openxmlformats.org/officeDocument/2006/relationships/hyperlink" Target="file:///Users/mona/Library/Mobile%20Documents/com~apple~CloudDocs/Documents/Documents%20-%20MacBook%20Pro/SA1/SA1_109%20Athens/Docs/S1-250731.zip" TargetMode="External"/><Relationship Id="rId377" Type="http://schemas.openxmlformats.org/officeDocument/2006/relationships/hyperlink" Target="file:///Users/mona/Library/Mobile%20Documents/com~apple~CloudDocs/Documents/Documents%20-%20MacBook%20Pro/SA1/SA1_109%20Athens/Docs/S1-250728.zip" TargetMode="External"/><Relationship Id="rId5" Type="http://schemas.openxmlformats.org/officeDocument/2006/relationships/numbering" Target="numbering.xml"/><Relationship Id="rId181" Type="http://schemas.openxmlformats.org/officeDocument/2006/relationships/hyperlink" Target="file:///Users/mona/Library/Mobile%20Documents/com~apple~CloudDocs/Documents/Documents%20-%20MacBook%20Pro/SA1/SA1_109%20Athens/Docs/S1-250760.zip" TargetMode="External"/><Relationship Id="rId237" Type="http://schemas.openxmlformats.org/officeDocument/2006/relationships/hyperlink" Target="file:///Users/mona/Library/Mobile%20Documents/com~apple~CloudDocs/Documents/Documents%20-%20MacBook%20Pro/SA1/SA1_109%20Athens/Docs/S1-250765.zip" TargetMode="External"/><Relationship Id="rId402" Type="http://schemas.openxmlformats.org/officeDocument/2006/relationships/hyperlink" Target="file:///Users/mona/Library/Mobile%20Documents/com~apple~CloudDocs/Documents/Documents%20-%20MacBook%20Pro/SA1/SA1_109%20Athens/Docs/S1-250787.zip" TargetMode="External"/><Relationship Id="rId279" Type="http://schemas.openxmlformats.org/officeDocument/2006/relationships/hyperlink" Target="file:///Users/mona/Library/Mobile%20Documents/com~apple~CloudDocs/Documents/Documents%20-%20MacBook%20Pro/SA1/SA1_109%20Athens/Docs/S1-250774.zip" TargetMode="External"/><Relationship Id="rId43" Type="http://schemas.openxmlformats.org/officeDocument/2006/relationships/hyperlink" Target="file:///Users/mona/Library/Mobile%20Documents/com~apple~CloudDocs/Documents/Documents%20-%20MacBook%20Pro/SA1/SA1_109%20Athens/Docs/S1-250788.zip" TargetMode="External"/><Relationship Id="rId139" Type="http://schemas.openxmlformats.org/officeDocument/2006/relationships/hyperlink" Target="file:///Users/mona/Library/Mobile%20Documents/com~apple~CloudDocs/Documents/Documents%20-%20MacBook%20Pro/SA1/SA1_109%20Athens/Docs/S1-250711.zip" TargetMode="External"/><Relationship Id="rId290" Type="http://schemas.openxmlformats.org/officeDocument/2006/relationships/hyperlink" Target="file:///Users/mona/Library/Mobile%20Documents/com~apple~CloudDocs/Documents/Documents%20-%20MacBook%20Pro/SA1/SA1_109%20Athens/Docs/S1-250775.zip" TargetMode="External"/><Relationship Id="rId304" Type="http://schemas.openxmlformats.org/officeDocument/2006/relationships/hyperlink" Target="file:///Users/mona/Library/Mobile%20Documents/com~apple~CloudDocs/Documents/Documents%20-%20MacBook%20Pro/SA1/SA1_109%20Athens/Docs/S1-250187.zip" TargetMode="External"/><Relationship Id="rId346" Type="http://schemas.openxmlformats.org/officeDocument/2006/relationships/hyperlink" Target="file:///Users/mona/Library/Mobile%20Documents/com~apple~CloudDocs/Documents/Documents%20-%20MacBook%20Pro/SA1/SA1_109%20Athens/Docs/S1-250230.zip" TargetMode="External"/><Relationship Id="rId388" Type="http://schemas.openxmlformats.org/officeDocument/2006/relationships/hyperlink" Target="file:///Users/mona/Library/Mobile%20Documents/com~apple~CloudDocs/Documents/Documents%20-%20MacBook%20Pro/SA1/SA1_109%20Athens/Docs/S1-250221.zip" TargetMode="External"/><Relationship Id="rId85" Type="http://schemas.openxmlformats.org/officeDocument/2006/relationships/hyperlink" Target="file:///Users/mona/Library/Mobile%20Documents/com~apple~CloudDocs/Documents/Documents%20-%20MacBook%20Pro/SA1/SA1_109%20Athens/Docs/S1-250174.zip" TargetMode="External"/><Relationship Id="rId150" Type="http://schemas.openxmlformats.org/officeDocument/2006/relationships/hyperlink" Target="file:///Users/mona/Library/Mobile%20Documents/com~apple~CloudDocs/Documents/Documents%20-%20MacBook%20Pro/SA1/SA1_109%20Athens/Docs/S1-250712.zip" TargetMode="External"/><Relationship Id="rId192" Type="http://schemas.openxmlformats.org/officeDocument/2006/relationships/hyperlink" Target="file:///Users/mona/Library/Mobile%20Documents/com~apple~CloudDocs/Documents/Documents%20-%20MacBook%20Pro/SA1/SA1_109%20Athens/Docs/S1-250248.zip" TargetMode="External"/><Relationship Id="rId206" Type="http://schemas.openxmlformats.org/officeDocument/2006/relationships/hyperlink" Target="file:///Users/mona/Library/Mobile%20Documents/com~apple~CloudDocs/Documents/Documents%20-%20MacBook%20Pro/SA1/SA1_109%20Athens/Docs/S1-250022.zip" TargetMode="External"/><Relationship Id="rId413" Type="http://schemas.openxmlformats.org/officeDocument/2006/relationships/hyperlink" Target="file:///Users/mona/Library/Mobile%20Documents/com~apple~CloudDocs/Documents/Documents%20-%20MacBook%20Pro/SA1/SA1_109%20Athens/Docs/S1-250051.zip" TargetMode="External"/><Relationship Id="rId248" Type="http://schemas.openxmlformats.org/officeDocument/2006/relationships/hyperlink" Target="file:///Users/mona/Library/Mobile%20Documents/com~apple~CloudDocs/Documents/Documents%20-%20MacBook%20Pro/SA1/SA1_109%20Athens/Docs/S1-250167.zip" TargetMode="External"/><Relationship Id="rId12" Type="http://schemas.openxmlformats.org/officeDocument/2006/relationships/hyperlink" Target="file:///Users/mona/Library/Mobile%20Documents/com~apple~CloudDocs/Documents/Documents%20-%20MacBook%20Pro/SA1/SA1_109%20Athens/Docs/S1-250702.zip" TargetMode="External"/><Relationship Id="rId108" Type="http://schemas.openxmlformats.org/officeDocument/2006/relationships/hyperlink" Target="file:///Users/mona/Library/Mobile%20Documents/com~apple~CloudDocs/Documents/Documents%20-%20MacBook%20Pro/SA1/SA1_109%20Athens/Docs/S1-250754.zip" TargetMode="External"/><Relationship Id="rId315" Type="http://schemas.openxmlformats.org/officeDocument/2006/relationships/hyperlink" Target="file:///Users/mona/Library/Mobile%20Documents/com~apple~CloudDocs/Documents/Documents%20-%20MacBook%20Pro/SA1/SA1_109%20Athens/Docs/S1-250250.zip" TargetMode="External"/><Relationship Id="rId357" Type="http://schemas.openxmlformats.org/officeDocument/2006/relationships/hyperlink" Target="file:///Users/mona/Library/Mobile%20Documents/com~apple~CloudDocs/Documents/Documents%20-%20MacBook%20Pro/SA1/SA1_109%20Athens/Docs/S1-250230.zip" TargetMode="External"/><Relationship Id="rId54" Type="http://schemas.openxmlformats.org/officeDocument/2006/relationships/hyperlink" Target="file:///Users/mona/Library/Mobile%20Documents/com~apple~CloudDocs/Documents/Documents%20-%20MacBook%20Pro/SA1/SA1_109%20Athens/Docs/S1-250083.zip" TargetMode="External"/><Relationship Id="rId96" Type="http://schemas.openxmlformats.org/officeDocument/2006/relationships/hyperlink" Target="file:///Users/mona/Library/Mobile%20Documents/com~apple~CloudDocs/Documents/Documents%20-%20MacBook%20Pro/SA1/SA1_109%20Athens/Docs/S1-250791.zip" TargetMode="External"/><Relationship Id="rId161" Type="http://schemas.openxmlformats.org/officeDocument/2006/relationships/hyperlink" Target="file:///Users/mona/Library/Mobile%20Documents/com~apple~CloudDocs/Documents/Documents%20-%20MacBook%20Pro/SA1/SA1_109%20Athens/Docs/S1-250326.zip" TargetMode="External"/><Relationship Id="rId217" Type="http://schemas.openxmlformats.org/officeDocument/2006/relationships/hyperlink" Target="file:///Users/mona/Library/Mobile%20Documents/com~apple~CloudDocs/Documents/Documents%20-%20MacBook%20Pro/SA1/SA1_109%20Athens/Docs/S1-250341.zip" TargetMode="External"/><Relationship Id="rId399" Type="http://schemas.openxmlformats.org/officeDocument/2006/relationships/hyperlink" Target="file:///Users/mona/Library/Mobile%20Documents/com~apple~CloudDocs/Documents/Documents%20-%20MacBook%20Pro/SA1/SA1_109%20Athens/Docs/S1-250785.zip" TargetMode="External"/><Relationship Id="rId259" Type="http://schemas.openxmlformats.org/officeDocument/2006/relationships/hyperlink" Target="file:///Users/mona/Library/Mobile%20Documents/com~apple~CloudDocs/Documents/Documents%20-%20MacBook%20Pro/SA1/SA1_109%20Athens/Docs/S1-250182.zip" TargetMode="External"/><Relationship Id="rId424" Type="http://schemas.openxmlformats.org/officeDocument/2006/relationships/hyperlink" Target="file:///Users/mona/Library/Mobile%20Documents/com~apple~CloudDocs/Documents/Documents%20-%20MacBook%20Pro/SA1/SA1_109%20Athens/Docs/S1-250166.zip" TargetMode="External"/><Relationship Id="rId23" Type="http://schemas.openxmlformats.org/officeDocument/2006/relationships/hyperlink" Target="file:///Users/mona/Library/Mobile%20Documents/com~apple~CloudDocs/Documents/Documents%20-%20MacBook%20Pro/SA1/SA1_109%20Athens/Docs/S1-250747.zip" TargetMode="External"/><Relationship Id="rId119" Type="http://schemas.openxmlformats.org/officeDocument/2006/relationships/hyperlink" Target="file:///Users/mona/Library/Mobile%20Documents/com~apple~CloudDocs/Documents/Documents%20-%20MacBook%20Pro/SA1/SA1_109%20Athens/Docs/S1-250755.zip" TargetMode="External"/><Relationship Id="rId270" Type="http://schemas.openxmlformats.org/officeDocument/2006/relationships/hyperlink" Target="file:///Users/mona/Library/Mobile%20Documents/com~apple~CloudDocs/Documents/Documents%20-%20MacBook%20Pro/SA1/SA1_109%20Athens/Docs/S1-250723.zip" TargetMode="External"/><Relationship Id="rId326" Type="http://schemas.openxmlformats.org/officeDocument/2006/relationships/hyperlink" Target="file:///Users/mona/Library/Mobile%20Documents/com~apple~CloudDocs/Documents/Documents%20-%20MacBook%20Pro/SA1/SA1_109%20Athens/Docs/S1-250168.zip" TargetMode="External"/><Relationship Id="rId65" Type="http://schemas.openxmlformats.org/officeDocument/2006/relationships/hyperlink" Target="file:///Users/mona/Library/Mobile%20Documents/com~apple~CloudDocs/Documents/Documents%20-%20MacBook%20Pro/SA1/SA1_109%20Athens/Docs/S1-250340.zip" TargetMode="External"/><Relationship Id="rId130" Type="http://schemas.openxmlformats.org/officeDocument/2006/relationships/hyperlink" Target="file:///Users/mona/Library/Mobile%20Documents/com~apple~CloudDocs/Documents/Documents%20-%20MacBook%20Pro/SA1/SA1_109%20Athens/Docs/S1-250793.zip" TargetMode="External"/><Relationship Id="rId368" Type="http://schemas.openxmlformats.org/officeDocument/2006/relationships/hyperlink" Target="file:///Users/mona/Library/Mobile%20Documents/com~apple~CloudDocs/Documents/Documents%20-%20MacBook%20Pro/SA1/SA1_109%20Athens/Docs/S1-250208.zip" TargetMode="External"/><Relationship Id="rId172" Type="http://schemas.openxmlformats.org/officeDocument/2006/relationships/hyperlink" Target="file:///Users/mona/Library/Mobile%20Documents/com~apple~CloudDocs/Documents/Documents%20-%20MacBook%20Pro/SA1/SA1_109%20Athens/Docs/S1-250713.zip" TargetMode="External"/><Relationship Id="rId228" Type="http://schemas.openxmlformats.org/officeDocument/2006/relationships/hyperlink" Target="file:///Users/mona/Library/Mobile%20Documents/com~apple~CloudDocs/Documents/Documents%20-%20MacBook%20Pro/SA1/SA1_109%20Athens/Docs/S1-250088.zip" TargetMode="External"/><Relationship Id="rId281" Type="http://schemas.openxmlformats.org/officeDocument/2006/relationships/hyperlink" Target="file:///Users/mona/Library/Mobile%20Documents/com~apple~CloudDocs/Documents/Documents%20-%20MacBook%20Pro/SA1/SA1_109%20Athens/Docs/S1-250774.zip" TargetMode="External"/><Relationship Id="rId337" Type="http://schemas.openxmlformats.org/officeDocument/2006/relationships/hyperlink" Target="file:///Users/mona/Library/Mobile%20Documents/com~apple~CloudDocs/Documents/Documents%20-%20MacBook%20Pro/SA1/SA1_109%20Athens/Docs/S1-250780.zip" TargetMode="External"/><Relationship Id="rId34" Type="http://schemas.openxmlformats.org/officeDocument/2006/relationships/hyperlink" Target="file:///Users/mona/Library/Mobile%20Documents/com~apple~CloudDocs/Documents/Documents%20-%20MacBook%20Pro/SA1/SA1_109%20Athens/Docs/S1-250045.zip" TargetMode="External"/><Relationship Id="rId76" Type="http://schemas.openxmlformats.org/officeDocument/2006/relationships/hyperlink" Target="file:///Users/mona/Library/Mobile%20Documents/com~apple~CloudDocs/Documents/Documents%20-%20MacBook%20Pro/SA1/SA1_109%20Athens/Docs/S1-250753.zip" TargetMode="External"/><Relationship Id="rId141" Type="http://schemas.openxmlformats.org/officeDocument/2006/relationships/hyperlink" Target="file:///Users/mona/Library/Mobile%20Documents/com~apple~CloudDocs/Documents/Documents%20-%20MacBook%20Pro/SA1/SA1_109%20Athens/Docs/S1-250273.zip" TargetMode="External"/><Relationship Id="rId379" Type="http://schemas.openxmlformats.org/officeDocument/2006/relationships/hyperlink" Target="file:///Users/mona/Library/Mobile%20Documents/com~apple~CloudDocs/Documents/Documents%20-%20MacBook%20Pro/SA1/SA1_109%20Athens/Docs/S1-250734.zip" TargetMode="External"/><Relationship Id="rId7" Type="http://schemas.openxmlformats.org/officeDocument/2006/relationships/settings" Target="settings.xml"/><Relationship Id="rId183" Type="http://schemas.openxmlformats.org/officeDocument/2006/relationships/hyperlink" Target="file:///Users/mona/Library/Mobile%20Documents/com~apple~CloudDocs/Documents/Documents%20-%20MacBook%20Pro/SA1/SA1_109%20Athens/Docs/S1-250760.zip" TargetMode="External"/><Relationship Id="rId239" Type="http://schemas.openxmlformats.org/officeDocument/2006/relationships/hyperlink" Target="file:///Users/mona/Library/Mobile%20Documents/com~apple~CloudDocs/Documents/Documents%20-%20MacBook%20Pro/SA1/SA1_109%20Athens/Docs/S1-250719.zip" TargetMode="External"/><Relationship Id="rId390" Type="http://schemas.openxmlformats.org/officeDocument/2006/relationships/hyperlink" Target="file:///Users/mona/Library/Mobile%20Documents/com~apple~CloudDocs/Documents/Documents%20-%20MacBook%20Pro/SA1/SA1_109%20Athens/Docs/S1-250733.zip" TargetMode="External"/><Relationship Id="rId404" Type="http://schemas.openxmlformats.org/officeDocument/2006/relationships/hyperlink" Target="file:///Users/mona/Library/Mobile%20Documents/com~apple~CloudDocs/Documents/Documents%20-%20MacBook%20Pro/SA1/SA1_109%20Athens/Docs/S1-250785.zip" TargetMode="External"/><Relationship Id="rId250" Type="http://schemas.openxmlformats.org/officeDocument/2006/relationships/hyperlink" Target="file:///Users/mona/Library/Mobile%20Documents/com~apple~CloudDocs/Documents/Documents%20-%20MacBook%20Pro/SA1/SA1_109%20Athens/Docs/S1-250721.zip" TargetMode="External"/><Relationship Id="rId292" Type="http://schemas.openxmlformats.org/officeDocument/2006/relationships/hyperlink" Target="file:///Users/mona/Library/Mobile%20Documents/com~apple~CloudDocs/Documents/Documents%20-%20MacBook%20Pro/SA1/SA1_109%20Athens/Docs/S1-250775.zip" TargetMode="External"/><Relationship Id="rId306" Type="http://schemas.openxmlformats.org/officeDocument/2006/relationships/hyperlink" Target="file:///Users/mona/Library/Mobile%20Documents/com~apple~CloudDocs/Documents/Documents%20-%20MacBook%20Pro/SA1/SA1_109%20Athens/Docs/S1-250727.zip" TargetMode="External"/><Relationship Id="rId45" Type="http://schemas.openxmlformats.org/officeDocument/2006/relationships/hyperlink" Target="file:///Users/mona/Library/Mobile%20Documents/com~apple~CloudDocs/Documents/Documents%20-%20MacBook%20Pro/SA1/SA1_109%20Athens/Docs/S1-250704.zip" TargetMode="External"/><Relationship Id="rId87" Type="http://schemas.openxmlformats.org/officeDocument/2006/relationships/hyperlink" Target="file:///Users/mona/Library/Mobile%20Documents/com~apple~CloudDocs/Documents/Documents%20-%20MacBook%20Pro/SA1/SA1_109%20Athens/Docs/S1-250750.zip" TargetMode="External"/><Relationship Id="rId110" Type="http://schemas.openxmlformats.org/officeDocument/2006/relationships/hyperlink" Target="file:///Users/mona/Library/Mobile%20Documents/com~apple~CloudDocs/Documents/Documents%20-%20MacBook%20Pro/SA1/SA1_109%20Athens/Docs/S1-250209.zip" TargetMode="External"/><Relationship Id="rId348" Type="http://schemas.openxmlformats.org/officeDocument/2006/relationships/hyperlink" Target="file:///Users/mona/Library/Mobile%20Documents/com~apple~CloudDocs/Documents/Documents%20-%20MacBook%20Pro/SA1/SA1_109%20Athens/Docs/S1-250770.zip" TargetMode="External"/><Relationship Id="rId152" Type="http://schemas.openxmlformats.org/officeDocument/2006/relationships/hyperlink" Target="file:///Users/mona/Library/Mobile%20Documents/com~apple~CloudDocs/Documents/Documents%20-%20MacBook%20Pro/SA1/SA1_109%20Athens/Docs/S1-250758.zip" TargetMode="External"/><Relationship Id="rId194" Type="http://schemas.openxmlformats.org/officeDocument/2006/relationships/hyperlink" Target="file:///Users/mona/Library/Mobile%20Documents/com~apple~CloudDocs/Documents/Documents%20-%20MacBook%20Pro/SA1/SA1_109%20Athens/Docs/S1-250014.zip" TargetMode="External"/><Relationship Id="rId208" Type="http://schemas.openxmlformats.org/officeDocument/2006/relationships/hyperlink" Target="file:///Users/mona/Library/Mobile%20Documents/com~apple~CloudDocs/Documents/Documents%20-%20MacBook%20Pro/SA1/SA1_109%20Athens/Docs/S1-250763.zip" TargetMode="External"/><Relationship Id="rId415" Type="http://schemas.openxmlformats.org/officeDocument/2006/relationships/hyperlink" Target="file:///Users/mona/Library/Mobile%20Documents/com~apple~CloudDocs/Documents/Documents%20-%20MacBook%20Pro/SA1/SA1_109%20Athens/Docs/S1-250327.zip" TargetMode="External"/><Relationship Id="rId261" Type="http://schemas.openxmlformats.org/officeDocument/2006/relationships/hyperlink" Target="file:///Users/mona/Library/Mobile%20Documents/com~apple~CloudDocs/Documents/Documents%20-%20MacBook%20Pro/SA1/SA1_109%20Athens/Docs/S1-250722.zip" TargetMode="External"/><Relationship Id="rId14" Type="http://schemas.openxmlformats.org/officeDocument/2006/relationships/hyperlink" Target="file:///Users/mona/Library/Mobile%20Documents/com~apple~CloudDocs/Documents/Documents%20-%20MacBook%20Pro/SA1/SA1_109%20Athens/Docs/S1-250751.zip" TargetMode="External"/><Relationship Id="rId56" Type="http://schemas.openxmlformats.org/officeDocument/2006/relationships/hyperlink" Target="file:///Users/mona/Library/Mobile%20Documents/com~apple~CloudDocs/Documents/Documents%20-%20MacBook%20Pro/SA1/SA1_109%20Athens/Docs/S1-250705.zip" TargetMode="External"/><Relationship Id="rId317" Type="http://schemas.openxmlformats.org/officeDocument/2006/relationships/hyperlink" Target="file:///Users/mona/Library/Mobile%20Documents/com~apple~CloudDocs/Documents/Documents%20-%20MacBook%20Pro/SA1/SA1_109%20Athens/Docs/S1-250238.zip" TargetMode="External"/><Relationship Id="rId359" Type="http://schemas.openxmlformats.org/officeDocument/2006/relationships/hyperlink" Target="file:///Users/mona/Library/Mobile%20Documents/com~apple~CloudDocs/Documents/Documents%20-%20MacBook%20Pro/SA1/SA1_109%20Athens/Docs/S1-250701.zip" TargetMode="External"/><Relationship Id="rId98" Type="http://schemas.openxmlformats.org/officeDocument/2006/relationships/hyperlink" Target="file:///Users/mona/Library/Mobile%20Documents/com~apple~CloudDocs/Documents/Documents%20-%20MacBook%20Pro/SA1/SA1_109%20Athens/Docs/S1-250707.zip" TargetMode="External"/><Relationship Id="rId121" Type="http://schemas.openxmlformats.org/officeDocument/2006/relationships/hyperlink" Target="file:///Users/mona/Library/Mobile%20Documents/com~apple~CloudDocs/Documents/Documents%20-%20MacBook%20Pro/SA1/SA1_109%20Athens/Docs/S1-250755.zip" TargetMode="External"/><Relationship Id="rId163" Type="http://schemas.openxmlformats.org/officeDocument/2006/relationships/hyperlink" Target="file:///Users/mona/Library/Mobile%20Documents/com~apple~CloudDocs/Documents/Documents%20-%20MacBook%20Pro/SA1/SA1_109%20Athens/Docs/S1-250282.zip" TargetMode="External"/><Relationship Id="rId219" Type="http://schemas.openxmlformats.org/officeDocument/2006/relationships/hyperlink" Target="file:///Users/mona/Library/Mobile%20Documents/com~apple~CloudDocs/Documents/Documents%20-%20MacBook%20Pro/SA1/SA1_109%20Athens/Docs/S1-250046.zip" TargetMode="External"/><Relationship Id="rId370" Type="http://schemas.openxmlformats.org/officeDocument/2006/relationships/hyperlink" Target="file:///Users/mona/Library/Mobile%20Documents/com~apple~CloudDocs/Documents/Documents%20-%20MacBook%20Pro/SA1/SA1_109%20Athens/Docs/S1-250734.zip" TargetMode="External"/><Relationship Id="rId426" Type="http://schemas.openxmlformats.org/officeDocument/2006/relationships/hyperlink" Target="file:///Users/mona/Library/Mobile%20Documents/com~apple~CloudDocs/Documents/Documents%20-%20MacBook%20Pro/SA1/SA1_109%20Athens/Docs/S1-250794.zip" TargetMode="External"/><Relationship Id="rId230" Type="http://schemas.openxmlformats.org/officeDocument/2006/relationships/hyperlink" Target="file:///Users/mona/Library/Mobile%20Documents/com~apple~CloudDocs/Documents/Documents%20-%20MacBook%20Pro/SA1/SA1_109%20Athens/Docs/S1-250322.zip" TargetMode="External"/><Relationship Id="rId25" Type="http://schemas.openxmlformats.org/officeDocument/2006/relationships/hyperlink" Target="file:///Users/mona/Library/Mobile%20Documents/com~apple~CloudDocs/Documents/Documents%20-%20MacBook%20Pro/SA1/SA1_109%20Athens/Docs/S1-250180.zip" TargetMode="External"/><Relationship Id="rId67" Type="http://schemas.openxmlformats.org/officeDocument/2006/relationships/hyperlink" Target="file:///Users/mona/Library/Mobile%20Documents/com~apple~CloudDocs/Documents/Documents%20-%20MacBook%20Pro/SA1/SA1_109%20Athens/Docs/S1-250083.zip" TargetMode="External"/><Relationship Id="rId272" Type="http://schemas.openxmlformats.org/officeDocument/2006/relationships/hyperlink" Target="file:///Users/mona/Library/Mobile%20Documents/com~apple~CloudDocs/Documents/Documents%20-%20MacBook%20Pro/SA1/SA1_109%20Athens/Docs/S1-250200.zip" TargetMode="External"/><Relationship Id="rId328" Type="http://schemas.openxmlformats.org/officeDocument/2006/relationships/hyperlink" Target="file:///Users/mona/Library/Mobile%20Documents/com~apple~CloudDocs/Documents/Documents%20-%20MacBook%20Pro/SA1/SA1_109%20Athens/Docs/S1-250730.zip" TargetMode="External"/><Relationship Id="rId132" Type="http://schemas.openxmlformats.org/officeDocument/2006/relationships/hyperlink" Target="file:///Users/mona/Library/Mobile%20Documents/com~apple~CloudDocs/Documents/Documents%20-%20MacBook%20Pro/SA1/SA1_109%20Athens/Docs/S1-250710.zip" TargetMode="External"/><Relationship Id="rId174" Type="http://schemas.openxmlformats.org/officeDocument/2006/relationships/hyperlink" Target="file:///Users/mona/Library/Mobile%20Documents/com~apple~CloudDocs/Documents/Documents%20-%20MacBook%20Pro/SA1/SA1_109%20Athens/Docs/S1-250282.zip" TargetMode="External"/><Relationship Id="rId381" Type="http://schemas.openxmlformats.org/officeDocument/2006/relationships/hyperlink" Target="file:///Users/mona/Library/Mobile%20Documents/com~apple~CloudDocs/Documents/Documents%20-%20MacBook%20Pro/SA1/SA1_109%20Athens/Docs/S1-250735.zip" TargetMode="External"/><Relationship Id="rId241" Type="http://schemas.openxmlformats.org/officeDocument/2006/relationships/hyperlink" Target="file:///Users/mona/Library/Mobile%20Documents/com~apple~CloudDocs/Documents/Documents%20-%20MacBook%20Pro/SA1/SA1_109%20Athens/Docs/S1-250720.zip" TargetMode="External"/><Relationship Id="rId36" Type="http://schemas.openxmlformats.org/officeDocument/2006/relationships/hyperlink" Target="file:///Users/mona/Library/Mobile%20Documents/com~apple~CloudDocs/Documents/Documents%20-%20MacBook%20Pro/SA1/SA1_109%20Athens/Docs/S1-250704.zip" TargetMode="External"/><Relationship Id="rId283" Type="http://schemas.openxmlformats.org/officeDocument/2006/relationships/hyperlink" Target="file:///Users/mona/Library/Mobile%20Documents/com~apple~CloudDocs/Documents/Documents%20-%20MacBook%20Pro/SA1/SA1_109%20Athens/Docs/S1-250724.zip" TargetMode="External"/><Relationship Id="rId339" Type="http://schemas.openxmlformats.org/officeDocument/2006/relationships/hyperlink" Target="file:///Users/mona/Library/Mobile%20Documents/com~apple~CloudDocs/Documents/Documents%20-%20MacBook%20Pro/SA1/SA1_109%20Athens/Docs/S1-250780.zip" TargetMode="External"/><Relationship Id="rId78" Type="http://schemas.openxmlformats.org/officeDocument/2006/relationships/hyperlink" Target="file:///Users/mona/Library/Mobile%20Documents/com~apple~CloudDocs/Documents/Documents%20-%20MacBook%20Pro/SA1/SA1_109%20Athens/Docs/S1-250116.zip" TargetMode="External"/><Relationship Id="rId101" Type="http://schemas.openxmlformats.org/officeDocument/2006/relationships/hyperlink" Target="file:///Users/mona/Library/Mobile%20Documents/com~apple~CloudDocs/Documents/Documents%20-%20MacBook%20Pro/SA1/SA1_109%20Athens/Docs/S1-250707.zip" TargetMode="External"/><Relationship Id="rId143" Type="http://schemas.openxmlformats.org/officeDocument/2006/relationships/hyperlink" Target="file:///Users/mona/Library/Mobile%20Documents/com~apple~CloudDocs/Documents/Documents%20-%20MacBook%20Pro/SA1/SA1_109%20Athens/Docs/S1-250273.zip" TargetMode="External"/><Relationship Id="rId185" Type="http://schemas.openxmlformats.org/officeDocument/2006/relationships/hyperlink" Target="file:///Users/mona/Library/Mobile%20Documents/com~apple~CloudDocs/Documents/Documents%20-%20MacBook%20Pro/SA1/SA1_109%20Athens/Docs/S1-250714.zip" TargetMode="External"/><Relationship Id="rId350" Type="http://schemas.openxmlformats.org/officeDocument/2006/relationships/hyperlink" Target="file:///Users/mona/Library/Mobile%20Documents/com~apple~CloudDocs/Documents/Documents%20-%20MacBook%20Pro/SA1/SA1_109%20Athens/Docs/S1-250366.zip" TargetMode="External"/><Relationship Id="rId406" Type="http://schemas.openxmlformats.org/officeDocument/2006/relationships/hyperlink" Target="file:///Users/mona/Library/Mobile%20Documents/com~apple~CloudDocs/Documents/Documents%20-%20MacBook%20Pro/SA1/SA1_109%20Athens/Docs/S1-250744.zip" TargetMode="External"/><Relationship Id="rId9" Type="http://schemas.openxmlformats.org/officeDocument/2006/relationships/footnotes" Target="footnotes.xml"/><Relationship Id="rId210" Type="http://schemas.openxmlformats.org/officeDocument/2006/relationships/hyperlink" Target="file:///Users/mona/Library/Mobile%20Documents/com~apple~CloudDocs/Documents/Documents%20-%20MacBook%20Pro/SA1/SA1_109%20Athens/Docs/S1-250700.zip" TargetMode="External"/><Relationship Id="rId392" Type="http://schemas.openxmlformats.org/officeDocument/2006/relationships/hyperlink" Target="file:///Users/mona/Library/Mobile%20Documents/com~apple~CloudDocs/Documents/Documents%20-%20MacBook%20Pro/SA1/SA1_109%20Athens/Docs/S1-250221.zip" TargetMode="External"/><Relationship Id="rId252" Type="http://schemas.openxmlformats.org/officeDocument/2006/relationships/hyperlink" Target="file:///Users/mona/Library/Mobile%20Documents/com~apple~CloudDocs/Documents/Documents%20-%20MacBook%20Pro/SA1/SA1_109%20Athens/Docs/S1-250167.zip" TargetMode="External"/><Relationship Id="rId294" Type="http://schemas.openxmlformats.org/officeDocument/2006/relationships/hyperlink" Target="file:///Users/mona/Library/Mobile%20Documents/com~apple~CloudDocs/Documents/Documents%20-%20MacBook%20Pro/SA1/SA1_109%20Athens/Docs/S1-250725.zip" TargetMode="External"/><Relationship Id="rId308" Type="http://schemas.openxmlformats.org/officeDocument/2006/relationships/hyperlink" Target="file:///Users/mona/Library/Mobile%20Documents/com~apple~CloudDocs/Documents/Documents%20-%20MacBook%20Pro/SA1/SA1_109%20Athens/Docs/S1-250187.zip" TargetMode="External"/><Relationship Id="rId47" Type="http://schemas.openxmlformats.org/officeDocument/2006/relationships/hyperlink" Target="file:///Users/mona/Library/Mobile%20Documents/com~apple~CloudDocs/Documents/Documents%20-%20MacBook%20Pro/SA1/SA1_109%20Athens/Docs/S1-250083.zip" TargetMode="External"/><Relationship Id="rId89" Type="http://schemas.openxmlformats.org/officeDocument/2006/relationships/hyperlink" Target="file:///Users/mona/Library/Mobile%20Documents/com~apple~CloudDocs/Documents/Documents%20-%20MacBook%20Pro/SA1/SA1_109%20Athens/Docs/S1-250175.zip" TargetMode="External"/><Relationship Id="rId112" Type="http://schemas.openxmlformats.org/officeDocument/2006/relationships/hyperlink" Target="file:///Users/mona/Library/Mobile%20Documents/com~apple~CloudDocs/Documents/Documents%20-%20MacBook%20Pro/SA1/SA1_109%20Athens/Docs/S1-250792.zip" TargetMode="External"/><Relationship Id="rId154" Type="http://schemas.openxmlformats.org/officeDocument/2006/relationships/hyperlink" Target="file:///Users/mona/Library/Mobile%20Documents/com~apple~CloudDocs/Documents/Documents%20-%20MacBook%20Pro/SA1/SA1_109%20Athens/Docs/S1-250712.zip" TargetMode="External"/><Relationship Id="rId361" Type="http://schemas.openxmlformats.org/officeDocument/2006/relationships/hyperlink" Target="file:///Users/mona/Library/Mobile%20Documents/com~apple~CloudDocs/Documents/Documents%20-%20MacBook%20Pro/SA1/SA1_109%20Athens/Docs/S1-250208.zip" TargetMode="External"/><Relationship Id="rId196" Type="http://schemas.openxmlformats.org/officeDocument/2006/relationships/hyperlink" Target="file:///Users/mona/Library/Mobile%20Documents/com~apple~CloudDocs/Documents/Documents%20-%20MacBook%20Pro/SA1/SA1_109%20Athens/Docs/S1-250716.zip" TargetMode="External"/><Relationship Id="rId417" Type="http://schemas.openxmlformats.org/officeDocument/2006/relationships/hyperlink" Target="file:///Users/mona/Library/Mobile%20Documents/com~apple~CloudDocs/Documents/Documents%20-%20MacBook%20Pro/SA1/SA1_109%20Athens/Docs/S1-250745.zip" TargetMode="External"/><Relationship Id="rId16" Type="http://schemas.openxmlformats.org/officeDocument/2006/relationships/hyperlink" Target="file:///Users/mona/Library/Mobile%20Documents/com~apple~CloudDocs/Documents/Documents%20-%20MacBook%20Pro/SA1/SA1_109%20Athens/Docs/S1-250751.zip" TargetMode="External"/><Relationship Id="rId221" Type="http://schemas.openxmlformats.org/officeDocument/2006/relationships/hyperlink" Target="file:///Users/mona/Library/Mobile%20Documents/com~apple~CloudDocs/Documents/Documents%20-%20MacBook%20Pro/SA1/SA1_109%20Athens/Docs/S1-250764.zip" TargetMode="External"/><Relationship Id="rId263" Type="http://schemas.openxmlformats.org/officeDocument/2006/relationships/hyperlink" Target="file:///Users/mona/Library/Mobile%20Documents/com~apple~CloudDocs/Documents/Documents%20-%20MacBook%20Pro/SA1/SA1_109%20Athens/Docs/S1-250768.zip" TargetMode="External"/><Relationship Id="rId319" Type="http://schemas.openxmlformats.org/officeDocument/2006/relationships/hyperlink" Target="file:///Users/mona/Library/Mobile%20Documents/com~apple~CloudDocs/Documents/Documents%20-%20MacBook%20Pro/SA1/SA1_109%20Athens/Docs/S1-250729.zip" TargetMode="External"/><Relationship Id="rId58" Type="http://schemas.openxmlformats.org/officeDocument/2006/relationships/hyperlink" Target="file:///Users/mona/Library/Mobile%20Documents/com~apple~CloudDocs/Documents/Documents%20-%20MacBook%20Pro/SA1/SA1_109%20Athens/Docs/S1-250083.zip" TargetMode="External"/><Relationship Id="rId123" Type="http://schemas.openxmlformats.org/officeDocument/2006/relationships/hyperlink" Target="file:///Users/mona/Library/Mobile%20Documents/com~apple~CloudDocs/Documents/Documents%20-%20MacBook%20Pro/SA1/SA1_109%20Athens/Docs/S1-250709.zip" TargetMode="External"/><Relationship Id="rId330" Type="http://schemas.openxmlformats.org/officeDocument/2006/relationships/hyperlink" Target="file:///Users/mona/Library/Mobile%20Documents/com~apple~CloudDocs/Documents/Documents%20-%20MacBook%20Pro/SA1/SA1_109%20Athens/Docs/S1-250168.zip" TargetMode="External"/><Relationship Id="rId165" Type="http://schemas.openxmlformats.org/officeDocument/2006/relationships/hyperlink" Target="file:///Users/mona/Library/Mobile%20Documents/com~apple~CloudDocs/Documents/Documents%20-%20MacBook%20Pro/SA1/SA1_109%20Athens/Docs/S1-250746.zip" TargetMode="External"/><Relationship Id="rId372" Type="http://schemas.openxmlformats.org/officeDocument/2006/relationships/hyperlink" Target="file:///Users/mona/Library/Mobile%20Documents/com~apple~CloudDocs/Documents/Documents%20-%20MacBook%20Pro/SA1/SA1_109%20Athens/Docs/S1-250208.zip" TargetMode="External"/><Relationship Id="rId428" Type="http://schemas.openxmlformats.org/officeDocument/2006/relationships/hyperlink" Target="file:///Users/mona/Library/Mobile%20Documents/com~apple~CloudDocs/Documents/Documents%20-%20MacBook%20Pro/SA1/SA1_109%20Athens/Docs/S1-250796.zip" TargetMode="External"/><Relationship Id="rId232" Type="http://schemas.openxmlformats.org/officeDocument/2006/relationships/hyperlink" Target="file:///Users/mona/Library/Mobile%20Documents/com~apple~CloudDocs/Documents/Documents%20-%20MacBook%20Pro/SA1/SA1_109%20Athens/Docs/S1-250106.zip" TargetMode="External"/><Relationship Id="rId274" Type="http://schemas.openxmlformats.org/officeDocument/2006/relationships/hyperlink" Target="file:///Users/mona/Library/Mobile%20Documents/com~apple~CloudDocs/Documents/Documents%20-%20MacBook%20Pro/SA1/SA1_109%20Athens/Docs/S1-250200.zip" TargetMode="External"/><Relationship Id="rId27" Type="http://schemas.openxmlformats.org/officeDocument/2006/relationships/hyperlink" Target="file:///Users/mona/Library/Mobile%20Documents/com~apple~CloudDocs/Documents/Documents%20-%20MacBook%20Pro/SA1/SA1_109%20Athens/Docs/S1-250771.zip" TargetMode="External"/><Relationship Id="rId69" Type="http://schemas.openxmlformats.org/officeDocument/2006/relationships/hyperlink" Target="file:///Users/mona/Library/Mobile%20Documents/com~apple~CloudDocs/Documents/Documents%20-%20MacBook%20Pro/SA1/SA1_109%20Athens/Docs/S1-250340.zip" TargetMode="External"/><Relationship Id="rId134" Type="http://schemas.openxmlformats.org/officeDocument/2006/relationships/hyperlink" Target="file:///Users/mona/Library/Mobile%20Documents/com~apple~CloudDocs/Documents/Documents%20-%20MacBook%20Pro/SA1/SA1_109%20Athens/Docs/S1-250261.zip" TargetMode="External"/><Relationship Id="rId80" Type="http://schemas.openxmlformats.org/officeDocument/2006/relationships/hyperlink" Target="file:///Users/mona/Library/Mobile%20Documents/com~apple~CloudDocs/Documents/Documents%20-%20MacBook%20Pro/SA1/SA1_109%20Athens/Docs/S1-250789.zip" TargetMode="External"/><Relationship Id="rId176" Type="http://schemas.openxmlformats.org/officeDocument/2006/relationships/hyperlink" Target="file:///Users/mona/Library/Mobile%20Documents/com~apple~CloudDocs/Documents/Documents%20-%20MacBook%20Pro/SA1/SA1_109%20Athens/Docs/S1-250713.zip" TargetMode="External"/><Relationship Id="rId341" Type="http://schemas.openxmlformats.org/officeDocument/2006/relationships/hyperlink" Target="file:///Users/mona/Library/Mobile%20Documents/com~apple~CloudDocs/Documents/Documents%20-%20MacBook%20Pro/SA1/SA1_109%20Athens/Docs/S1-250731.zip" TargetMode="External"/><Relationship Id="rId383" Type="http://schemas.openxmlformats.org/officeDocument/2006/relationships/hyperlink" Target="file:///Users/mona/Library/Mobile%20Documents/com~apple~CloudDocs/Documents/Documents%20-%20MacBook%20Pro/SA1/SA1_109%20Athens/Docs/S1-250783.zip" TargetMode="External"/><Relationship Id="rId201" Type="http://schemas.openxmlformats.org/officeDocument/2006/relationships/hyperlink" Target="file:///Users/mona/Library/Mobile%20Documents/com~apple~CloudDocs/Documents/Documents%20-%20MacBook%20Pro/SA1/SA1_109%20Athens/Docs/S1-250716.zip" TargetMode="External"/><Relationship Id="rId243" Type="http://schemas.openxmlformats.org/officeDocument/2006/relationships/hyperlink" Target="file:///Users/mona/Library/Mobile%20Documents/com~apple~CloudDocs/Documents/Documents%20-%20MacBook%20Pro/SA1/SA1_109%20Athens/Docs/S1-250766.zip" TargetMode="External"/><Relationship Id="rId285" Type="http://schemas.openxmlformats.org/officeDocument/2006/relationships/hyperlink" Target="file:///Users/mona/Library/Mobile%20Documents/com~apple~CloudDocs/Documents/Documents%20-%20MacBook%20Pro/SA1/SA1_109%20Athens/Docs/S1-250725.zip" TargetMode="External"/><Relationship Id="rId38" Type="http://schemas.openxmlformats.org/officeDocument/2006/relationships/hyperlink" Target="file:///Users/mona/Library/Mobile%20Documents/com~apple~CloudDocs/Documents/Documents%20-%20MacBook%20Pro/SA1/SA1_109%20Athens/Docs/S1-250045.zip" TargetMode="External"/><Relationship Id="rId103" Type="http://schemas.openxmlformats.org/officeDocument/2006/relationships/hyperlink" Target="file:///Users/mona/Library/Mobile%20Documents/com~apple~CloudDocs/Documents/Documents%20-%20MacBook%20Pro/SA1/SA1_109%20Athens/Docs/S1-250209.zip" TargetMode="External"/><Relationship Id="rId310" Type="http://schemas.openxmlformats.org/officeDocument/2006/relationships/hyperlink" Target="file:///Users/mona/Library/Mobile%20Documents/com~apple~CloudDocs/Documents/Documents%20-%20MacBook%20Pro/SA1/SA1_109%20Athens/Docs/S1-250187.zip" TargetMode="External"/><Relationship Id="rId91" Type="http://schemas.openxmlformats.org/officeDocument/2006/relationships/hyperlink" Target="file:///Users/mona/Library/Mobile%20Documents/com~apple~CloudDocs/Documents/Documents%20-%20MacBook%20Pro/SA1/SA1_109%20Athens/Docs/S1-250707.zip" TargetMode="External"/><Relationship Id="rId145" Type="http://schemas.openxmlformats.org/officeDocument/2006/relationships/hyperlink" Target="file:///Users/mona/Library/Mobile%20Documents/com~apple~CloudDocs/Documents/Documents%20-%20MacBook%20Pro/SA1/SA1_109%20Athens/Docs/S1-250280.zip" TargetMode="External"/><Relationship Id="rId187" Type="http://schemas.openxmlformats.org/officeDocument/2006/relationships/hyperlink" Target="file:///Users/mona/Library/Mobile%20Documents/com~apple~CloudDocs/Documents/Documents%20-%20MacBook%20Pro/SA1/SA1_109%20Athens/Docs/S1-250715.zip" TargetMode="External"/><Relationship Id="rId352" Type="http://schemas.openxmlformats.org/officeDocument/2006/relationships/hyperlink" Target="file:///Users/mona/Library/Mobile%20Documents/com~apple~CloudDocs/Documents/Documents%20-%20MacBook%20Pro/SA1/SA1_109%20Athens/Docs/S1-250781.zip" TargetMode="External"/><Relationship Id="rId394" Type="http://schemas.openxmlformats.org/officeDocument/2006/relationships/hyperlink" Target="file:///Users/mona/Library/Mobile%20Documents/com~apple~CloudDocs/Documents/Documents%20-%20MacBook%20Pro/SA1/SA1_109%20Athens/Docs/S1-250221.zip" TargetMode="External"/><Relationship Id="rId408" Type="http://schemas.openxmlformats.org/officeDocument/2006/relationships/hyperlink" Target="file:///Users/mona/Library/Mobile%20Documents/com~apple~CloudDocs/Documents/Documents%20-%20MacBook%20Pro/SA1/SA1_109%20Athens/Docs/S1-250786.zip" TargetMode="External"/><Relationship Id="rId212" Type="http://schemas.openxmlformats.org/officeDocument/2006/relationships/hyperlink" Target="file:///Users/mona/Library/Mobile%20Documents/com~apple~CloudDocs/Documents/Documents%20-%20MacBook%20Pro/SA1/SA1_109%20Athens/Docs/S1-250022.zip" TargetMode="External"/><Relationship Id="rId254" Type="http://schemas.openxmlformats.org/officeDocument/2006/relationships/hyperlink" Target="file:///Users/mona/Library/Mobile%20Documents/com~apple~CloudDocs/Documents/Documents%20-%20MacBook%20Pro/SA1/SA1_109%20Athens/Docs/S1-250167.zip" TargetMode="External"/><Relationship Id="rId28" Type="http://schemas.openxmlformats.org/officeDocument/2006/relationships/hyperlink" Target="file:///Users/mona/Library/Mobile%20Documents/com~apple~CloudDocs/Documents/Documents%20-%20MacBook%20Pro/SA1/SA1_109%20Athens/Docs/S1-250180.zip" TargetMode="External"/><Relationship Id="rId49" Type="http://schemas.openxmlformats.org/officeDocument/2006/relationships/hyperlink" Target="file:///Users/mona/Library/Mobile%20Documents/com~apple~CloudDocs/Documents/Documents%20-%20MacBook%20Pro/SA1/SA1_109%20Athens/Docs/S1-250335.zip" TargetMode="External"/><Relationship Id="rId114" Type="http://schemas.openxmlformats.org/officeDocument/2006/relationships/hyperlink" Target="file:///Users/mona/Library/Mobile%20Documents/com~apple~CloudDocs/Documents/Documents%20-%20MacBook%20Pro/SA1/SA1_109%20Athens/Docs/S1-250708.zip" TargetMode="External"/><Relationship Id="rId275" Type="http://schemas.openxmlformats.org/officeDocument/2006/relationships/hyperlink" Target="file:///Users/mona/Library/Mobile%20Documents/com~apple~CloudDocs/Documents/Documents%20-%20MacBook%20Pro/SA1/SA1_109%20Athens/Docs/S1-250723.zip" TargetMode="External"/><Relationship Id="rId296" Type="http://schemas.openxmlformats.org/officeDocument/2006/relationships/hyperlink" Target="file:///Users/mona/Library/Mobile%20Documents/com~apple~CloudDocs/Documents/Documents%20-%20MacBook%20Pro/SA1/SA1_109%20Athens/Docs/S1-250030.zip" TargetMode="External"/><Relationship Id="rId300" Type="http://schemas.openxmlformats.org/officeDocument/2006/relationships/hyperlink" Target="file:///Users/mona/Library/Mobile%20Documents/com~apple~CloudDocs/Documents/Documents%20-%20MacBook%20Pro/SA1/SA1_109%20Athens/Docs/S1-250030.zip" TargetMode="External"/><Relationship Id="rId60" Type="http://schemas.openxmlformats.org/officeDocument/2006/relationships/hyperlink" Target="file:///Users/mona/Library/Mobile%20Documents/com~apple~CloudDocs/Documents/Documents%20-%20MacBook%20Pro/SA1/SA1_109%20Athens/Docs/S1-250340.zip" TargetMode="External"/><Relationship Id="rId81" Type="http://schemas.openxmlformats.org/officeDocument/2006/relationships/hyperlink" Target="file:///Users/mona/Library/Mobile%20Documents/com~apple~CloudDocs/Documents/Documents%20-%20MacBook%20Pro/SA1/SA1_109%20Athens/Docs/S1-250116.zip" TargetMode="External"/><Relationship Id="rId135" Type="http://schemas.openxmlformats.org/officeDocument/2006/relationships/hyperlink" Target="file:///Users/mona/Library/Mobile%20Documents/com~apple~CloudDocs/Documents/Documents%20-%20MacBook%20Pro/SA1/SA1_109%20Athens/Docs/S1-250710.zip" TargetMode="External"/><Relationship Id="rId156" Type="http://schemas.openxmlformats.org/officeDocument/2006/relationships/hyperlink" Target="file:///Users/mona/Library/Mobile%20Documents/com~apple~CloudDocs/Documents/Documents%20-%20MacBook%20Pro/SA1/SA1_109%20Athens/Docs/S1-250280.zip" TargetMode="External"/><Relationship Id="rId177" Type="http://schemas.openxmlformats.org/officeDocument/2006/relationships/hyperlink" Target="file:///Users/mona/Library/Mobile%20Documents/com~apple~CloudDocs/Documents/Documents%20-%20MacBook%20Pro/SA1/SA1_109%20Athens/Docs/S1-250746.zip" TargetMode="External"/><Relationship Id="rId198" Type="http://schemas.openxmlformats.org/officeDocument/2006/relationships/hyperlink" Target="file:///Users/mona/Library/Mobile%20Documents/com~apple~CloudDocs/Documents/Documents%20-%20MacBook%20Pro/SA1/SA1_109%20Athens/Docs/S1-250014.zip" TargetMode="External"/><Relationship Id="rId321" Type="http://schemas.openxmlformats.org/officeDocument/2006/relationships/hyperlink" Target="file:///Users/mona/Library/Mobile%20Documents/com~apple~CloudDocs/Documents/Documents%20-%20MacBook%20Pro/SA1/SA1_109%20Athens/Docs/S1-250778.zip" TargetMode="External"/><Relationship Id="rId342" Type="http://schemas.openxmlformats.org/officeDocument/2006/relationships/hyperlink" Target="file:///Users/mona/Library/Mobile%20Documents/com~apple~CloudDocs/Documents/Documents%20-%20MacBook%20Pro/SA1/SA1_109%20Athens/Docs/S1-250230.zip" TargetMode="External"/><Relationship Id="rId363" Type="http://schemas.openxmlformats.org/officeDocument/2006/relationships/hyperlink" Target="file:///Users/mona/Library/Mobile%20Documents/com~apple~CloudDocs/Documents/Documents%20-%20MacBook%20Pro/SA1/SA1_109%20Athens/Docs/S1-250728.zip" TargetMode="External"/><Relationship Id="rId384" Type="http://schemas.openxmlformats.org/officeDocument/2006/relationships/hyperlink" Target="file:///Users/mona/Library/Mobile%20Documents/com~apple~CloudDocs/Documents/Documents%20-%20MacBook%20Pro/SA1/SA1_109%20Athens/Docs/S1-250220.zip" TargetMode="External"/><Relationship Id="rId419" Type="http://schemas.openxmlformats.org/officeDocument/2006/relationships/hyperlink" Target="file:///Users/mona/Library/Mobile%20Documents/com~apple~CloudDocs/Documents/Documents%20-%20MacBook%20Pro/SA1/SA1_109%20Athens/Docs/S1-250745.zip" TargetMode="External"/><Relationship Id="rId202" Type="http://schemas.openxmlformats.org/officeDocument/2006/relationships/hyperlink" Target="file:///Users/mona/Library/Mobile%20Documents/com~apple~CloudDocs/Documents/Documents%20-%20MacBook%20Pro/SA1/SA1_109%20Athens/Docs/S1-250022.zip" TargetMode="External"/><Relationship Id="rId223" Type="http://schemas.openxmlformats.org/officeDocument/2006/relationships/hyperlink" Target="file:///Users/mona/Library/Mobile%20Documents/com~apple~CloudDocs/Documents/Documents%20-%20MacBook%20Pro/SA1/SA1_109%20Athens/Docs/S1-250341.zip" TargetMode="External"/><Relationship Id="rId244" Type="http://schemas.openxmlformats.org/officeDocument/2006/relationships/hyperlink" Target="file:///Users/mona/Library/Mobile%20Documents/com~apple~CloudDocs/Documents/Documents%20-%20MacBook%20Pro/SA1/SA1_109%20Athens/Docs/S1-250117.zip" TargetMode="External"/><Relationship Id="rId430" Type="http://schemas.openxmlformats.org/officeDocument/2006/relationships/hyperlink" Target="file:///Users/mona/Library/Mobile%20Documents/com~apple~CloudDocs/Documents/Documents%20-%20MacBook%20Pro/SA1/SA1_109%20Athens/Docs/S1-250798.zip" TargetMode="External"/><Relationship Id="rId18" Type="http://schemas.openxmlformats.org/officeDocument/2006/relationships/hyperlink" Target="file:///Users/mona/Library/Mobile%20Documents/com~apple~CloudDocs/Documents/Documents%20-%20MacBook%20Pro/SA1/SA1_109%20Athens/Docs/S1-250180.zip" TargetMode="External"/><Relationship Id="rId39" Type="http://schemas.openxmlformats.org/officeDocument/2006/relationships/hyperlink" Target="file:///Users/mona/Library/Mobile%20Documents/com~apple~CloudDocs/Documents/Documents%20-%20MacBook%20Pro/SA1/SA1_109%20Athens/Docs/S1-250752.zip" TargetMode="External"/><Relationship Id="rId265" Type="http://schemas.openxmlformats.org/officeDocument/2006/relationships/hyperlink" Target="file:///Users/mona/Library/Mobile%20Documents/com~apple~CloudDocs/Documents/Documents%20-%20MacBook%20Pro/SA1/SA1_109%20Athens/Docs/S1-250768.zip" TargetMode="External"/><Relationship Id="rId286" Type="http://schemas.openxmlformats.org/officeDocument/2006/relationships/hyperlink" Target="file:///Users/mona/Library/Mobile%20Documents/com~apple~CloudDocs/Documents/Documents%20-%20MacBook%20Pro/SA1/SA1_109%20Athens/Docs/S1-250725.zip" TargetMode="External"/><Relationship Id="rId50" Type="http://schemas.openxmlformats.org/officeDocument/2006/relationships/hyperlink" Target="file:///Users/mona/Library/Mobile%20Documents/com~apple~CloudDocs/Documents/Documents%20-%20MacBook%20Pro/SA1/SA1_109%20Athens/Docs/S1-250340.zip" TargetMode="External"/><Relationship Id="rId104" Type="http://schemas.openxmlformats.org/officeDocument/2006/relationships/hyperlink" Target="file:///Users/mona/Library/Mobile%20Documents/com~apple~CloudDocs/Documents/Documents%20-%20MacBook%20Pro/SA1/SA1_109%20Athens/Docs/S1-250708.zip" TargetMode="External"/><Relationship Id="rId125" Type="http://schemas.openxmlformats.org/officeDocument/2006/relationships/hyperlink" Target="file:///Users/mona/Library/Mobile%20Documents/com~apple~CloudDocs/Documents/Documents%20-%20MacBook%20Pro/SA1/SA1_109%20Athens/Docs/S1-250710.zip" TargetMode="External"/><Relationship Id="rId146" Type="http://schemas.openxmlformats.org/officeDocument/2006/relationships/hyperlink" Target="file:///Users/mona/Library/Mobile%20Documents/com~apple~CloudDocs/Documents/Documents%20-%20MacBook%20Pro/SA1/SA1_109%20Athens/Docs/S1-250712.zip" TargetMode="External"/><Relationship Id="rId167" Type="http://schemas.openxmlformats.org/officeDocument/2006/relationships/hyperlink" Target="file:///Users/mona/Library/Mobile%20Documents/com~apple~CloudDocs/Documents/Documents%20-%20MacBook%20Pro/SA1/SA1_109%20Athens/Docs/S1-250326.zip" TargetMode="External"/><Relationship Id="rId188" Type="http://schemas.openxmlformats.org/officeDocument/2006/relationships/hyperlink" Target="file:///Users/mona/Library/Mobile%20Documents/com~apple~CloudDocs/Documents/Documents%20-%20MacBook%20Pro/SA1/SA1_109%20Athens/Docs/S1-250715.zip" TargetMode="External"/><Relationship Id="rId311" Type="http://schemas.openxmlformats.org/officeDocument/2006/relationships/hyperlink" Target="file:///Users/mona/Library/Mobile%20Documents/com~apple~CloudDocs/Documents/Documents%20-%20MacBook%20Pro/SA1/SA1_109%20Athens/Docs/S1-250727.zip" TargetMode="External"/><Relationship Id="rId332" Type="http://schemas.openxmlformats.org/officeDocument/2006/relationships/hyperlink" Target="file:///Users/mona/Library/Mobile%20Documents/com~apple~CloudDocs/Documents/Documents%20-%20MacBook%20Pro/SA1/SA1_109%20Athens/Docs/S1-250168.zip" TargetMode="External"/><Relationship Id="rId353" Type="http://schemas.openxmlformats.org/officeDocument/2006/relationships/hyperlink" Target="file:///Users/mona/Library/Mobile%20Documents/com~apple~CloudDocs/Documents/Documents%20-%20MacBook%20Pro/SA1/SA1_109%20Athens/Docs/S1-250230.zip" TargetMode="External"/><Relationship Id="rId374" Type="http://schemas.openxmlformats.org/officeDocument/2006/relationships/hyperlink" Target="file:///Users/mona/Library/Mobile%20Documents/com~apple~CloudDocs/Documents/Documents%20-%20MacBook%20Pro/SA1/SA1_109%20Athens/Docs/S1-250732.zip" TargetMode="External"/><Relationship Id="rId395" Type="http://schemas.openxmlformats.org/officeDocument/2006/relationships/hyperlink" Target="file:///Users/mona/Library/Mobile%20Documents/com~apple~CloudDocs/Documents/Documents%20-%20MacBook%20Pro/SA1/SA1_109%20Athens/Docs/S1-250733.zip" TargetMode="External"/><Relationship Id="rId409" Type="http://schemas.openxmlformats.org/officeDocument/2006/relationships/hyperlink" Target="file:///Users/mona/Library/Mobile%20Documents/com~apple~CloudDocs/Documents/Documents%20-%20MacBook%20Pro/SA1/SA1_109%20Athens/Docs/S1-250302.zip" TargetMode="External"/><Relationship Id="rId71" Type="http://schemas.openxmlformats.org/officeDocument/2006/relationships/hyperlink" Target="file:///Users/mona/Library/Mobile%20Documents/com~apple~CloudDocs/Documents/Documents%20-%20MacBook%20Pro/SA1/SA1_109%20Athens/Docs/S1-250116.zip" TargetMode="External"/><Relationship Id="rId92" Type="http://schemas.openxmlformats.org/officeDocument/2006/relationships/hyperlink" Target="file:///Users/mona/Library/Mobile%20Documents/com~apple~CloudDocs/Documents/Documents%20-%20MacBook%20Pro/SA1/SA1_109%20Athens/Docs/S1-250707.zip" TargetMode="External"/><Relationship Id="rId213" Type="http://schemas.openxmlformats.org/officeDocument/2006/relationships/hyperlink" Target="file:///Users/mona/Library/Mobile%20Documents/com~apple~CloudDocs/Documents/Documents%20-%20MacBook%20Pro/SA1/SA1_109%20Athens/Docs/S1-250700.zip" TargetMode="External"/><Relationship Id="rId234" Type="http://schemas.openxmlformats.org/officeDocument/2006/relationships/hyperlink" Target="file:///Users/mona/Library/Mobile%20Documents/com~apple~CloudDocs/Documents/Documents%20-%20MacBook%20Pro/SA1/SA1_109%20Athens/Docs/S1-250719.zip" TargetMode="External"/><Relationship Id="rId420" Type="http://schemas.openxmlformats.org/officeDocument/2006/relationships/hyperlink" Target="file:///Users/mona/Library/Mobile%20Documents/com~apple~CloudDocs/Documents/Documents%20-%20MacBook%20Pro/SA1/SA1_109%20Athens/Docs/S1-250081.zip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file:///Users/mona/Library/Mobile%20Documents/com~apple~CloudDocs/Documents/Documents%20-%20MacBook%20Pro/SA1/SA1_109%20Athens/Docs/S1-250703.zip" TargetMode="External"/><Relationship Id="rId255" Type="http://schemas.openxmlformats.org/officeDocument/2006/relationships/hyperlink" Target="file:///Users/mona/Library/Mobile%20Documents/com~apple~CloudDocs/Documents/Documents%20-%20MacBook%20Pro/SA1/SA1_109%20Athens/Docs/S1-250721.zip" TargetMode="External"/><Relationship Id="rId276" Type="http://schemas.openxmlformats.org/officeDocument/2006/relationships/hyperlink" Target="file:///Users/mona/Library/Mobile%20Documents/com~apple~CloudDocs/Documents/Documents%20-%20MacBook%20Pro/SA1/SA1_109%20Athens/Docs/S1-250206.zip" TargetMode="External"/><Relationship Id="rId297" Type="http://schemas.openxmlformats.org/officeDocument/2006/relationships/hyperlink" Target="file:///Users/mona/Library/Mobile%20Documents/com~apple~CloudDocs/Documents/Documents%20-%20MacBook%20Pro/SA1/SA1_109%20Athens/Docs/S1-250726.zip" TargetMode="External"/><Relationship Id="rId40" Type="http://schemas.openxmlformats.org/officeDocument/2006/relationships/hyperlink" Target="file:///Users/mona/Library/Mobile%20Documents/com~apple~CloudDocs/Documents/Documents%20-%20MacBook%20Pro/SA1/SA1_109%20Athens/Docs/S1-250788.zip" TargetMode="External"/><Relationship Id="rId115" Type="http://schemas.openxmlformats.org/officeDocument/2006/relationships/hyperlink" Target="file:///Users/mona/Library/Mobile%20Documents/com~apple~CloudDocs/Documents/Documents%20-%20MacBook%20Pro/SA1/SA1_109%20Athens/Docs/S1-250754.zip" TargetMode="External"/><Relationship Id="rId136" Type="http://schemas.openxmlformats.org/officeDocument/2006/relationships/hyperlink" Target="file:///Users/mona/Library/Mobile%20Documents/com~apple~CloudDocs/Documents/Documents%20-%20MacBook%20Pro/SA1/SA1_109%20Athens/Docs/S1-250756.zip" TargetMode="External"/><Relationship Id="rId157" Type="http://schemas.openxmlformats.org/officeDocument/2006/relationships/hyperlink" Target="file:///Users/mona/Library/Mobile%20Documents/com~apple~CloudDocs/Documents/Documents%20-%20MacBook%20Pro/SA1/SA1_109%20Athens/Docs/S1-250712.zip" TargetMode="External"/><Relationship Id="rId178" Type="http://schemas.openxmlformats.org/officeDocument/2006/relationships/hyperlink" Target="file:///Users/mona/Library/Mobile%20Documents/com~apple~CloudDocs/Documents/Documents%20-%20MacBook%20Pro/SA1/SA1_109%20Athens/Docs/S1-250026.zip" TargetMode="External"/><Relationship Id="rId301" Type="http://schemas.openxmlformats.org/officeDocument/2006/relationships/hyperlink" Target="file:///Users/mona/Library/Mobile%20Documents/com~apple~CloudDocs/Documents/Documents%20-%20MacBook%20Pro/SA1/SA1_109%20Athens/Docs/S1-250776.zip" TargetMode="External"/><Relationship Id="rId322" Type="http://schemas.openxmlformats.org/officeDocument/2006/relationships/hyperlink" Target="file:///Users/mona/Library/Mobile%20Documents/com~apple~CloudDocs/Documents/Documents%20-%20MacBook%20Pro/SA1/SA1_109%20Athens/Docs/S1-250115.zip" TargetMode="External"/><Relationship Id="rId343" Type="http://schemas.openxmlformats.org/officeDocument/2006/relationships/hyperlink" Target="file:///Users/mona/Library/Mobile%20Documents/com~apple~CloudDocs/Documents/Documents%20-%20MacBook%20Pro/SA1/SA1_109%20Athens/Docs/S1-250366.zip" TargetMode="External"/><Relationship Id="rId364" Type="http://schemas.openxmlformats.org/officeDocument/2006/relationships/hyperlink" Target="file:///Users/mona/Library/Mobile%20Documents/com~apple~CloudDocs/Documents/Documents%20-%20MacBook%20Pro/SA1/SA1_109%20Athens/Docs/S1-250732.zip" TargetMode="External"/><Relationship Id="rId61" Type="http://schemas.openxmlformats.org/officeDocument/2006/relationships/hyperlink" Target="file:///Users/mona/Library/Mobile%20Documents/com~apple~CloudDocs/Documents/Documents%20-%20MacBook%20Pro/SA1/SA1_109%20Athens/Docs/S1-250772.zip" TargetMode="External"/><Relationship Id="rId82" Type="http://schemas.openxmlformats.org/officeDocument/2006/relationships/hyperlink" Target="file:///Users/mona/Library/Mobile%20Documents/com~apple~CloudDocs/Documents/Documents%20-%20MacBook%20Pro/SA1/SA1_109%20Athens/Docs/S1-250706.zip" TargetMode="External"/><Relationship Id="rId199" Type="http://schemas.openxmlformats.org/officeDocument/2006/relationships/hyperlink" Target="file:///Users/mona/Library/Mobile%20Documents/com~apple~CloudDocs/Documents/Documents%20-%20MacBook%20Pro/SA1/SA1_109%20Athens/Docs/S1-250762.zip" TargetMode="External"/><Relationship Id="rId203" Type="http://schemas.openxmlformats.org/officeDocument/2006/relationships/hyperlink" Target="file:///Users/mona/Library/Mobile%20Documents/com~apple~CloudDocs/Documents/Documents%20-%20MacBook%20Pro/SA1/SA1_109%20Athens/Docs/S1-250700.zip" TargetMode="External"/><Relationship Id="rId385" Type="http://schemas.openxmlformats.org/officeDocument/2006/relationships/hyperlink" Target="file:///Users/mona/Library/Mobile%20Documents/com~apple~CloudDocs/Documents/Documents%20-%20MacBook%20Pro/SA1/SA1_109%20Athens/Docs/S1-250783.zip" TargetMode="External"/><Relationship Id="rId19" Type="http://schemas.openxmlformats.org/officeDocument/2006/relationships/hyperlink" Target="file:///Users/mona/Library/Mobile%20Documents/com~apple~CloudDocs/Documents/Documents%20-%20MacBook%20Pro/SA1/SA1_109%20Athens/Docs/S1-250703.zip" TargetMode="External"/><Relationship Id="rId224" Type="http://schemas.openxmlformats.org/officeDocument/2006/relationships/hyperlink" Target="file:///Users/mona/Library/Mobile%20Documents/com~apple~CloudDocs/Documents/Documents%20-%20MacBook%20Pro/SA1/SA1_109%20Athens/Docs/S1-250764.zip" TargetMode="External"/><Relationship Id="rId245" Type="http://schemas.openxmlformats.org/officeDocument/2006/relationships/hyperlink" Target="file:///Users/mona/Library/Mobile%20Documents/com~apple~CloudDocs/Documents/Documents%20-%20MacBook%20Pro/SA1/SA1_109%20Athens/Docs/S1-250766.zip" TargetMode="External"/><Relationship Id="rId266" Type="http://schemas.openxmlformats.org/officeDocument/2006/relationships/hyperlink" Target="file:///Users/mona/Library/Mobile%20Documents/com~apple~CloudDocs/Documents/Documents%20-%20MacBook%20Pro/SA1/SA1_109%20Athens/Docs/S1-250199.zip" TargetMode="External"/><Relationship Id="rId287" Type="http://schemas.openxmlformats.org/officeDocument/2006/relationships/hyperlink" Target="file:///Users/mona/Library/Mobile%20Documents/com~apple~CloudDocs/Documents/Documents%20-%20MacBook%20Pro/SA1/SA1_109%20Athens/Docs/S1-250773.zip" TargetMode="External"/><Relationship Id="rId410" Type="http://schemas.openxmlformats.org/officeDocument/2006/relationships/hyperlink" Target="file:///Users/mona/Library/Mobile%20Documents/com~apple~CloudDocs/Documents/Documents%20-%20MacBook%20Pro/SA1/SA1_109%20Athens/Docs/S1-250786.zip" TargetMode="External"/><Relationship Id="rId431" Type="http://schemas.openxmlformats.org/officeDocument/2006/relationships/hyperlink" Target="file:///Users/mona/Library/Mobile%20Documents/com~apple~CloudDocs/Documents/Documents%20-%20MacBook%20Pro/SA1/SA1_109%20Athens/Docs/S1-250799.zip" TargetMode="External"/><Relationship Id="rId30" Type="http://schemas.openxmlformats.org/officeDocument/2006/relationships/hyperlink" Target="file:///Users/mona/Library/Mobile%20Documents/com~apple~CloudDocs/Documents/Documents%20-%20MacBook%20Pro/SA1/SA1_109%20Athens/Docs/S1-250747.zip" TargetMode="External"/><Relationship Id="rId105" Type="http://schemas.openxmlformats.org/officeDocument/2006/relationships/hyperlink" Target="file:///Users/mona/Library/Mobile%20Documents/com~apple~CloudDocs/Documents/Documents%20-%20MacBook%20Pro/SA1/SA1_109%20Athens/Docs/S1-250708.zip" TargetMode="External"/><Relationship Id="rId126" Type="http://schemas.openxmlformats.org/officeDocument/2006/relationships/hyperlink" Target="file:///Users/mona/Library/Mobile%20Documents/com~apple~CloudDocs/Documents/Documents%20-%20MacBook%20Pro/SA1/SA1_109%20Athens/Docs/S1-250710.zip" TargetMode="External"/><Relationship Id="rId147" Type="http://schemas.openxmlformats.org/officeDocument/2006/relationships/hyperlink" Target="file:///Users/mona/Library/Mobile%20Documents/com~apple~CloudDocs/Documents/Documents%20-%20MacBook%20Pro/SA1/SA1_109%20Athens/Docs/S1-250712.zip" TargetMode="External"/><Relationship Id="rId168" Type="http://schemas.openxmlformats.org/officeDocument/2006/relationships/hyperlink" Target="file:///Users/mona/Library/Mobile%20Documents/com~apple~CloudDocs/Documents/Documents%20-%20MacBook%20Pro/SA1/SA1_109%20Athens/Docs/S1-250746.zip" TargetMode="External"/><Relationship Id="rId312" Type="http://schemas.openxmlformats.org/officeDocument/2006/relationships/hyperlink" Target="file:///Users/mona/Library/Mobile%20Documents/com~apple~CloudDocs/Documents/Documents%20-%20MacBook%20Pro/SA1/SA1_109%20Athens/Docs/S1-250215.zip" TargetMode="External"/><Relationship Id="rId333" Type="http://schemas.openxmlformats.org/officeDocument/2006/relationships/hyperlink" Target="file:///Users/mona/Library/Mobile%20Documents/com~apple~CloudDocs/Documents/Documents%20-%20MacBook%20Pro/SA1/SA1_109%20Athens/Docs/S1-250730.zip" TargetMode="External"/><Relationship Id="rId354" Type="http://schemas.openxmlformats.org/officeDocument/2006/relationships/hyperlink" Target="file:///Users/mona/Library/Mobile%20Documents/com~apple~CloudDocs/Documents/Documents%20-%20MacBook%20Pro/SA1/SA1_109%20Athens/Docs/S1-250366.zip" TargetMode="External"/><Relationship Id="rId51" Type="http://schemas.openxmlformats.org/officeDocument/2006/relationships/hyperlink" Target="file:///Users/mona/Library/Mobile%20Documents/com~apple~CloudDocs/Documents/Documents%20-%20MacBook%20Pro/SA1/SA1_109%20Athens/Docs/S1-250083.zip" TargetMode="External"/><Relationship Id="rId72" Type="http://schemas.openxmlformats.org/officeDocument/2006/relationships/hyperlink" Target="file:///Users/mona/Library/Mobile%20Documents/com~apple~CloudDocs/Documents/Documents%20-%20MacBook%20Pro/SA1/SA1_109%20Athens/Docs/S1-250706.zip" TargetMode="External"/><Relationship Id="rId93" Type="http://schemas.openxmlformats.org/officeDocument/2006/relationships/hyperlink" Target="file:///Users/mona/Library/Mobile%20Documents/com~apple~CloudDocs/Documents/Documents%20-%20MacBook%20Pro/SA1/SA1_109%20Athens/Docs/S1-250749.zip" TargetMode="External"/><Relationship Id="rId189" Type="http://schemas.openxmlformats.org/officeDocument/2006/relationships/hyperlink" Target="file:///Users/mona/Library/Mobile%20Documents/com~apple~CloudDocs/Documents/Documents%20-%20MacBook%20Pro/SA1/SA1_109%20Athens/Docs/S1-250761.zip" TargetMode="External"/><Relationship Id="rId375" Type="http://schemas.openxmlformats.org/officeDocument/2006/relationships/hyperlink" Target="file:///Users/mona/Library/Mobile%20Documents/com~apple~CloudDocs/Documents/Documents%20-%20MacBook%20Pro/SA1/SA1_109%20Athens/Docs/S1-250782.zip" TargetMode="External"/><Relationship Id="rId396" Type="http://schemas.openxmlformats.org/officeDocument/2006/relationships/hyperlink" Target="file:///Users/mona/Library/Mobile%20Documents/com~apple~CloudDocs/Documents/Documents%20-%20MacBook%20Pro/SA1/SA1_109%20Athens/Docs/S1-250270.zip" TargetMode="External"/><Relationship Id="rId3" Type="http://schemas.openxmlformats.org/officeDocument/2006/relationships/customXml" Target="../customXml/item3.xml"/><Relationship Id="rId214" Type="http://schemas.openxmlformats.org/officeDocument/2006/relationships/hyperlink" Target="file:///Users/mona/Library/Mobile%20Documents/com~apple~CloudDocs/Documents/Documents%20-%20MacBook%20Pro/SA1/SA1_109%20Athens/Docs/S1-250717.zip" TargetMode="External"/><Relationship Id="rId235" Type="http://schemas.openxmlformats.org/officeDocument/2006/relationships/hyperlink" Target="file:///Users/mona/Library/Mobile%20Documents/com~apple~CloudDocs/Documents/Documents%20-%20MacBook%20Pro/SA1/SA1_109%20Athens/Docs/S1-250765.zip" TargetMode="External"/><Relationship Id="rId256" Type="http://schemas.openxmlformats.org/officeDocument/2006/relationships/hyperlink" Target="file:///Users/mona/Library/Mobile%20Documents/com~apple~CloudDocs/Documents/Documents%20-%20MacBook%20Pro/SA1/SA1_109%20Athens/Docs/S1-250182.zip" TargetMode="External"/><Relationship Id="rId277" Type="http://schemas.openxmlformats.org/officeDocument/2006/relationships/hyperlink" Target="file:///Users/mona/Library/Mobile%20Documents/com~apple~CloudDocs/Documents/Documents%20-%20MacBook%20Pro/SA1/SA1_109%20Athens/Docs/S1-250724.zip" TargetMode="External"/><Relationship Id="rId298" Type="http://schemas.openxmlformats.org/officeDocument/2006/relationships/hyperlink" Target="file:///Users/mona/Library/Mobile%20Documents/com~apple~CloudDocs/Documents/Documents%20-%20MacBook%20Pro/SA1/SA1_109%20Athens/Docs/S1-250726.zip" TargetMode="External"/><Relationship Id="rId400" Type="http://schemas.openxmlformats.org/officeDocument/2006/relationships/hyperlink" Target="file:///Users/mona/Library/Mobile%20Documents/com~apple~CloudDocs/Documents/Documents%20-%20MacBook%20Pro/SA1/SA1_109%20Athens/Docs/S1-250787.zip" TargetMode="External"/><Relationship Id="rId421" Type="http://schemas.openxmlformats.org/officeDocument/2006/relationships/hyperlink" Target="file:///Users/mona/Library/Mobile%20Documents/com~apple~CloudDocs/Documents/Documents%20-%20MacBook%20Pro/SA1/SA1_109%20Athens/Docs/S1-250327.zip" TargetMode="External"/><Relationship Id="rId116" Type="http://schemas.openxmlformats.org/officeDocument/2006/relationships/hyperlink" Target="file:///Users/mona/Library/Mobile%20Documents/com~apple~CloudDocs/Documents/Documents%20-%20MacBook%20Pro/SA1/SA1_109%20Athens/Docs/S1-250253.zip" TargetMode="External"/><Relationship Id="rId137" Type="http://schemas.openxmlformats.org/officeDocument/2006/relationships/hyperlink" Target="file:///Users/mona/Library/Mobile%20Documents/com~apple~CloudDocs/Documents/Documents%20-%20MacBook%20Pro/SA1/SA1_109%20Athens/Docs/S1-250273.zip" TargetMode="External"/><Relationship Id="rId158" Type="http://schemas.openxmlformats.org/officeDocument/2006/relationships/hyperlink" Target="file:///Users/mona/Library/Mobile%20Documents/com~apple~CloudDocs/Documents/Documents%20-%20MacBook%20Pro/SA1/SA1_109%20Athens/Docs/S1-250748.zip" TargetMode="External"/><Relationship Id="rId302" Type="http://schemas.openxmlformats.org/officeDocument/2006/relationships/hyperlink" Target="file:///Users/mona/Library/Mobile%20Documents/com~apple~CloudDocs/Documents/Documents%20-%20MacBook%20Pro/SA1/SA1_109%20Athens/Docs/S1-250030.zip" TargetMode="External"/><Relationship Id="rId323" Type="http://schemas.openxmlformats.org/officeDocument/2006/relationships/hyperlink" Target="file:///Users/mona/Library/Mobile%20Documents/com~apple~CloudDocs/Documents/Documents%20-%20MacBook%20Pro/SA1/SA1_109%20Athens/Docs/S1-250778.zip" TargetMode="External"/><Relationship Id="rId344" Type="http://schemas.openxmlformats.org/officeDocument/2006/relationships/hyperlink" Target="file:///Users/mona/Library/Mobile%20Documents/com~apple~CloudDocs/Documents/Documents%20-%20MacBook%20Pro/SA1/SA1_109%20Athens/Docs/S1-250366.zip" TargetMode="External"/><Relationship Id="rId20" Type="http://schemas.openxmlformats.org/officeDocument/2006/relationships/hyperlink" Target="file:///Users/mona/Library/Mobile%20Documents/com~apple~CloudDocs/Documents/Documents%20-%20MacBook%20Pro/SA1/SA1_109%20Athens/Docs/S1-250703.zip" TargetMode="External"/><Relationship Id="rId41" Type="http://schemas.openxmlformats.org/officeDocument/2006/relationships/hyperlink" Target="file:///Users/mona/Library/Mobile%20Documents/com~apple~CloudDocs/Documents/Documents%20-%20MacBook%20Pro/SA1/SA1_109%20Athens/Docs/S1-250045.zip" TargetMode="External"/><Relationship Id="rId62" Type="http://schemas.openxmlformats.org/officeDocument/2006/relationships/hyperlink" Target="file:///Users/mona/Library/Mobile%20Documents/com~apple~CloudDocs/Documents/Documents%20-%20MacBook%20Pro/SA1/SA1_109%20Athens/Docs/S1-250790.zip" TargetMode="External"/><Relationship Id="rId83" Type="http://schemas.openxmlformats.org/officeDocument/2006/relationships/hyperlink" Target="file:///Users/mona/Library/Mobile%20Documents/com~apple~CloudDocs/Documents/Documents%20-%20MacBook%20Pro/SA1/SA1_109%20Athens/Docs/S1-250753.zip" TargetMode="External"/><Relationship Id="rId179" Type="http://schemas.openxmlformats.org/officeDocument/2006/relationships/hyperlink" Target="file:///Users/mona/Library/Mobile%20Documents/com~apple~CloudDocs/Documents/Documents%20-%20MacBook%20Pro/SA1/SA1_109%20Athens/Docs/S1-250714.zip" TargetMode="External"/><Relationship Id="rId365" Type="http://schemas.openxmlformats.org/officeDocument/2006/relationships/hyperlink" Target="file:///Users/mona/Library/Mobile%20Documents/com~apple~CloudDocs/Documents/Documents%20-%20MacBook%20Pro/SA1/SA1_109%20Athens/Docs/S1-250208.zip" TargetMode="External"/><Relationship Id="rId386" Type="http://schemas.openxmlformats.org/officeDocument/2006/relationships/hyperlink" Target="file:///Users/mona/Library/Mobile%20Documents/com~apple~CloudDocs/Documents/Documents%20-%20MacBook%20Pro/SA1/SA1_109%20Athens/Docs/S1-250220.zip" TargetMode="External"/><Relationship Id="rId190" Type="http://schemas.openxmlformats.org/officeDocument/2006/relationships/hyperlink" Target="file:///Users/mona/Library/Mobile%20Documents/com~apple~CloudDocs/Documents/Documents%20-%20MacBook%20Pro/SA1/SA1_109%20Athens/Docs/S1-250248.zip" TargetMode="External"/><Relationship Id="rId204" Type="http://schemas.openxmlformats.org/officeDocument/2006/relationships/hyperlink" Target="file:///Users/mona/Library/Mobile%20Documents/com~apple~CloudDocs/Documents/Documents%20-%20MacBook%20Pro/SA1/SA1_109%20Athens/Docs/S1-250700.zip" TargetMode="External"/><Relationship Id="rId225" Type="http://schemas.openxmlformats.org/officeDocument/2006/relationships/hyperlink" Target="file:///Users/mona/Library/Mobile%20Documents/com~apple~CloudDocs/Documents/Documents%20-%20MacBook%20Pro/SA1/SA1_109%20Athens/Docs/S1-250046.zip" TargetMode="External"/><Relationship Id="rId246" Type="http://schemas.openxmlformats.org/officeDocument/2006/relationships/hyperlink" Target="file:///Users/mona/Library/Mobile%20Documents/com~apple~CloudDocs/Documents/Documents%20-%20MacBook%20Pro/SA1/SA1_109%20Athens/Docs/S1-250117.zip" TargetMode="External"/><Relationship Id="rId267" Type="http://schemas.openxmlformats.org/officeDocument/2006/relationships/hyperlink" Target="file:///Users/mona/Library/Mobile%20Documents/com~apple~CloudDocs/Documents/Documents%20-%20MacBook%20Pro/SA1/SA1_109%20Athens/Docs/S1-250722.zip" TargetMode="External"/><Relationship Id="rId288" Type="http://schemas.openxmlformats.org/officeDocument/2006/relationships/hyperlink" Target="file:///Users/mona/Library/Mobile%20Documents/com~apple~CloudDocs/Documents/Documents%20-%20MacBook%20Pro/SA1/SA1_109%20Athens/Docs/S1-250246.zip" TargetMode="External"/><Relationship Id="rId411" Type="http://schemas.openxmlformats.org/officeDocument/2006/relationships/hyperlink" Target="file:///Users/mona/Library/Mobile%20Documents/com~apple~CloudDocs/Documents/Documents%20-%20MacBook%20Pro/SA1/SA1_109%20Athens/Docs/S1-250302.zip" TargetMode="External"/><Relationship Id="rId432" Type="http://schemas.openxmlformats.org/officeDocument/2006/relationships/fontTable" Target="fontTable.xml"/><Relationship Id="rId106" Type="http://schemas.openxmlformats.org/officeDocument/2006/relationships/hyperlink" Target="file:///Users/mona/Library/Mobile%20Documents/com~apple~CloudDocs/Documents/Documents%20-%20MacBook%20Pro/SA1/SA1_109%20Athens/Docs/S1-250754.zip" TargetMode="External"/><Relationship Id="rId127" Type="http://schemas.openxmlformats.org/officeDocument/2006/relationships/hyperlink" Target="file:///Users/mona/Library/Mobile%20Documents/com~apple~CloudDocs/Documents/Documents%20-%20MacBook%20Pro/SA1/SA1_109%20Athens/Docs/S1-250756.zip" TargetMode="External"/><Relationship Id="rId313" Type="http://schemas.openxmlformats.org/officeDocument/2006/relationships/hyperlink" Target="file:///Users/mona/Library/Mobile%20Documents/com~apple~CloudDocs/Documents/Documents%20-%20MacBook%20Pro/SA1/SA1_109%20Athens/Docs/S1-250231.zip" TargetMode="External"/><Relationship Id="rId10" Type="http://schemas.openxmlformats.org/officeDocument/2006/relationships/endnotes" Target="endnotes.xml"/><Relationship Id="rId31" Type="http://schemas.openxmlformats.org/officeDocument/2006/relationships/hyperlink" Target="file:///Users/mona/Library/Mobile%20Documents/com~apple~CloudDocs/Documents/Documents%20-%20MacBook%20Pro/SA1/SA1_109%20Athens/Docs/S1-250247.zip" TargetMode="External"/><Relationship Id="rId52" Type="http://schemas.openxmlformats.org/officeDocument/2006/relationships/hyperlink" Target="file:///Users/mona/Library/Mobile%20Documents/com~apple~CloudDocs/Documents/Documents%20-%20MacBook%20Pro/SA1/SA1_109%20Athens/Docs/S1-250340.zip" TargetMode="External"/><Relationship Id="rId73" Type="http://schemas.openxmlformats.org/officeDocument/2006/relationships/hyperlink" Target="file:///Users/mona/Library/Mobile%20Documents/com~apple~CloudDocs/Documents/Documents%20-%20MacBook%20Pro/SA1/SA1_109%20Athens/Docs/S1-250706.zip" TargetMode="External"/><Relationship Id="rId94" Type="http://schemas.openxmlformats.org/officeDocument/2006/relationships/hyperlink" Target="file:///Users/mona/Library/Mobile%20Documents/com~apple~CloudDocs/Documents/Documents%20-%20MacBook%20Pro/SA1/SA1_109%20Athens/Docs/S1-250183.zip" TargetMode="External"/><Relationship Id="rId148" Type="http://schemas.openxmlformats.org/officeDocument/2006/relationships/hyperlink" Target="file:///Users/mona/Library/Mobile%20Documents/com~apple~CloudDocs/Documents/Documents%20-%20MacBook%20Pro/SA1/SA1_109%20Athens/Docs/S1-250748.zip" TargetMode="External"/><Relationship Id="rId169" Type="http://schemas.openxmlformats.org/officeDocument/2006/relationships/hyperlink" Target="file:///Users/mona/Library/Mobile%20Documents/com~apple~CloudDocs/Documents/Documents%20-%20MacBook%20Pro/SA1/SA1_109%20Athens/Docs/S1-250759.zip" TargetMode="External"/><Relationship Id="rId334" Type="http://schemas.openxmlformats.org/officeDocument/2006/relationships/hyperlink" Target="file:///Users/mona/Library/Mobile%20Documents/com~apple~CloudDocs/Documents/Documents%20-%20MacBook%20Pro/SA1/SA1_109%20Athens/Docs/S1-250204.zip" TargetMode="External"/><Relationship Id="rId355" Type="http://schemas.openxmlformats.org/officeDocument/2006/relationships/hyperlink" Target="file:///Users/mona/Library/Mobile%20Documents/com~apple~CloudDocs/Documents/Documents%20-%20MacBook%20Pro/SA1/SA1_109%20Athens/Docs/S1-250701.zip" TargetMode="External"/><Relationship Id="rId376" Type="http://schemas.openxmlformats.org/officeDocument/2006/relationships/hyperlink" Target="file:///Users/mona/Library/Mobile%20Documents/com~apple~CloudDocs/Documents/Documents%20-%20MacBook%20Pro/SA1/SA1_109%20Athens/Docs/S1-250208.zip" TargetMode="External"/><Relationship Id="rId397" Type="http://schemas.openxmlformats.org/officeDocument/2006/relationships/hyperlink" Target="file:///Users/mona/Library/Mobile%20Documents/com~apple~CloudDocs/Documents/Documents%20-%20MacBook%20Pro/SA1/SA1_109%20Athens/Docs/S1-250129.zip" TargetMode="External"/><Relationship Id="rId4" Type="http://schemas.openxmlformats.org/officeDocument/2006/relationships/customXml" Target="../customXml/item4.xml"/><Relationship Id="rId180" Type="http://schemas.openxmlformats.org/officeDocument/2006/relationships/hyperlink" Target="file:///Users/mona/Library/Mobile%20Documents/com~apple~CloudDocs/Documents/Documents%20-%20MacBook%20Pro/SA1/SA1_109%20Athens/Docs/S1-250714.zip" TargetMode="External"/><Relationship Id="rId215" Type="http://schemas.openxmlformats.org/officeDocument/2006/relationships/hyperlink" Target="file:///Users/mona/Library/Mobile%20Documents/com~apple~CloudDocs/Documents/Documents%20-%20MacBook%20Pro/SA1/SA1_109%20Athens/Docs/S1-250046.zip" TargetMode="External"/><Relationship Id="rId236" Type="http://schemas.openxmlformats.org/officeDocument/2006/relationships/hyperlink" Target="file:///Users/mona/Library/Mobile%20Documents/com~apple~CloudDocs/Documents/Documents%20-%20MacBook%20Pro/SA1/SA1_109%20Athens/Docs/S1-250106.zip" TargetMode="External"/><Relationship Id="rId257" Type="http://schemas.openxmlformats.org/officeDocument/2006/relationships/hyperlink" Target="file:///Users/mona/Library/Mobile%20Documents/com~apple~CloudDocs/Documents/Documents%20-%20MacBook%20Pro/SA1/SA1_109%20Athens/Docs/S1-250201.zip" TargetMode="External"/><Relationship Id="rId278" Type="http://schemas.openxmlformats.org/officeDocument/2006/relationships/hyperlink" Target="file:///Users/mona/Library/Mobile%20Documents/com~apple~CloudDocs/Documents/Documents%20-%20MacBook%20Pro/SA1/SA1_109%20Athens/Docs/S1-250724.zip" TargetMode="External"/><Relationship Id="rId401" Type="http://schemas.openxmlformats.org/officeDocument/2006/relationships/hyperlink" Target="file:///Users/mona/Library/Mobile%20Documents/com~apple~CloudDocs/Documents/Documents%20-%20MacBook%20Pro/SA1/SA1_109%20Athens/Docs/S1-250129.zip" TargetMode="External"/><Relationship Id="rId422" Type="http://schemas.openxmlformats.org/officeDocument/2006/relationships/hyperlink" Target="file:///Users/mona/Library/Mobile%20Documents/com~apple~CloudDocs/Documents/Documents%20-%20MacBook%20Pro/SA1/SA1_109%20Athens/Docs/S1-250283.zip" TargetMode="External"/><Relationship Id="rId303" Type="http://schemas.openxmlformats.org/officeDocument/2006/relationships/hyperlink" Target="file:///Users/mona/Library/Mobile%20Documents/com~apple~CloudDocs/Documents/Documents%20-%20MacBook%20Pro/SA1/SA1_109%20Athens/Docs/S1-250726.zip" TargetMode="External"/><Relationship Id="rId42" Type="http://schemas.openxmlformats.org/officeDocument/2006/relationships/hyperlink" Target="file:///Users/mona/Library/Mobile%20Documents/com~apple~CloudDocs/Documents/Documents%20-%20MacBook%20Pro/SA1/SA1_109%20Athens/Docs/S1-250704.zip" TargetMode="External"/><Relationship Id="rId84" Type="http://schemas.openxmlformats.org/officeDocument/2006/relationships/hyperlink" Target="file:///Users/mona/Library/Mobile%20Documents/com~apple~CloudDocs/Documents/Documents%20-%20MacBook%20Pro/SA1/SA1_109%20Athens/Docs/S1-250154.zip" TargetMode="External"/><Relationship Id="rId138" Type="http://schemas.openxmlformats.org/officeDocument/2006/relationships/hyperlink" Target="file:///Users/mona/Library/Mobile%20Documents/com~apple~CloudDocs/Documents/Documents%20-%20MacBook%20Pro/SA1/SA1_109%20Athens/Docs/S1-250711.zip" TargetMode="External"/><Relationship Id="rId345" Type="http://schemas.openxmlformats.org/officeDocument/2006/relationships/hyperlink" Target="file:///Users/mona/Library/Mobile%20Documents/com~apple~CloudDocs/Documents/Documents%20-%20MacBook%20Pro/SA1/SA1_109%20Athens/Docs/S1-250701.zip" TargetMode="External"/><Relationship Id="rId387" Type="http://schemas.openxmlformats.org/officeDocument/2006/relationships/hyperlink" Target="file:///Users/mona/Library/Mobile%20Documents/com~apple~CloudDocs/Documents/Documents%20-%20MacBook%20Pro/SA1/SA1_109%20Athens/Docs/S1-250735.zip" TargetMode="External"/><Relationship Id="rId191" Type="http://schemas.openxmlformats.org/officeDocument/2006/relationships/hyperlink" Target="file:///Users/mona/Library/Mobile%20Documents/com~apple~CloudDocs/Documents/Documents%20-%20MacBook%20Pro/SA1/SA1_109%20Athens/Docs/S1-250761.zip" TargetMode="External"/><Relationship Id="rId205" Type="http://schemas.openxmlformats.org/officeDocument/2006/relationships/hyperlink" Target="file:///Users/mona/Library/Mobile%20Documents/com~apple~CloudDocs/Documents/Documents%20-%20MacBook%20Pro/SA1/SA1_109%20Athens/Docs/S1-250717.zip" TargetMode="External"/><Relationship Id="rId247" Type="http://schemas.openxmlformats.org/officeDocument/2006/relationships/hyperlink" Target="file:///Users/mona/Library/Mobile%20Documents/com~apple~CloudDocs/Documents/Documents%20-%20MacBook%20Pro/SA1/SA1_109%20Athens/Docs/S1-250720.zip" TargetMode="External"/><Relationship Id="rId412" Type="http://schemas.openxmlformats.org/officeDocument/2006/relationships/hyperlink" Target="file:///Users/mona/Library/Mobile%20Documents/com~apple~CloudDocs/Documents/Documents%20-%20MacBook%20Pro/SA1/SA1_109%20Athens/Docs/S1-250744.zip" TargetMode="External"/><Relationship Id="rId107" Type="http://schemas.openxmlformats.org/officeDocument/2006/relationships/hyperlink" Target="file:///Users/mona/Library/Mobile%20Documents/com~apple~CloudDocs/Documents/Documents%20-%20MacBook%20Pro/SA1/SA1_109%20Athens/Docs/S1-250209.zip" TargetMode="External"/><Relationship Id="rId289" Type="http://schemas.openxmlformats.org/officeDocument/2006/relationships/hyperlink" Target="file:///Users/mona/Library/Mobile%20Documents/com~apple~CloudDocs/Documents/Documents%20-%20MacBook%20Pro/SA1/SA1_109%20Athens/Docs/S1-250773.zip" TargetMode="External"/><Relationship Id="rId11" Type="http://schemas.openxmlformats.org/officeDocument/2006/relationships/hyperlink" Target="file:///Users/mona/Library/Mobile%20Documents/com~apple~CloudDocs/Documents/Documents%20-%20MacBook%20Pro/SA1/SA1_109%20Athens/Docs/S1-250130.zip" TargetMode="External"/><Relationship Id="rId53" Type="http://schemas.openxmlformats.org/officeDocument/2006/relationships/hyperlink" Target="file:///Users/mona/Library/Mobile%20Documents/com~apple~CloudDocs/Documents/Documents%20-%20MacBook%20Pro/SA1/SA1_109%20Athens/Docs/S1-250705.zip" TargetMode="External"/><Relationship Id="rId149" Type="http://schemas.openxmlformats.org/officeDocument/2006/relationships/hyperlink" Target="file:///Users/mona/Library/Mobile%20Documents/com~apple~CloudDocs/Documents/Documents%20-%20MacBook%20Pro/SA1/SA1_109%20Athens/Docs/S1-250280.zip" TargetMode="External"/><Relationship Id="rId314" Type="http://schemas.openxmlformats.org/officeDocument/2006/relationships/hyperlink" Target="file:///Users/mona/Library/Mobile%20Documents/com~apple~CloudDocs/Documents/Documents%20-%20MacBook%20Pro/SA1/SA1_109%20Athens/Docs/S1-250250.zip" TargetMode="External"/><Relationship Id="rId356" Type="http://schemas.openxmlformats.org/officeDocument/2006/relationships/hyperlink" Target="file:///Users/mona/Library/Mobile%20Documents/com~apple~CloudDocs/Documents/Documents%20-%20MacBook%20Pro/SA1/SA1_109%20Athens/Docs/S1-250781.zip" TargetMode="External"/><Relationship Id="rId398" Type="http://schemas.openxmlformats.org/officeDocument/2006/relationships/hyperlink" Target="file:///Users/mona/Library/Mobile%20Documents/com~apple~CloudDocs/Documents/Documents%20-%20MacBook%20Pro/SA1/SA1_109%20Athens/Docs/S1-250785.zip" TargetMode="External"/><Relationship Id="rId95" Type="http://schemas.openxmlformats.org/officeDocument/2006/relationships/hyperlink" Target="file:///Users/mona/Library/Mobile%20Documents/com~apple~CloudDocs/Documents/Documents%20-%20MacBook%20Pro/SA1/SA1_109%20Athens/Docs/S1-250749.zip" TargetMode="External"/><Relationship Id="rId160" Type="http://schemas.openxmlformats.org/officeDocument/2006/relationships/hyperlink" Target="file:///Users/mona/Library/Mobile%20Documents/com~apple~CloudDocs/Documents/Documents%20-%20MacBook%20Pro/SA1/SA1_109%20Athens/Docs/S1-250326.zip" TargetMode="External"/><Relationship Id="rId216" Type="http://schemas.openxmlformats.org/officeDocument/2006/relationships/hyperlink" Target="file:///Users/mona/Library/Mobile%20Documents/com~apple~CloudDocs/Documents/Documents%20-%20MacBook%20Pro/SA1/SA1_109%20Athens/Docs/S1-250341.zip" TargetMode="External"/><Relationship Id="rId423" Type="http://schemas.openxmlformats.org/officeDocument/2006/relationships/hyperlink" Target="file:///Users/mona/Library/Mobile%20Documents/com~apple~CloudDocs/Documents/Documents%20-%20MacBook%20Pro/SA1/SA1_109%20Athens/Docs/S1-250327.zip" TargetMode="External"/><Relationship Id="rId258" Type="http://schemas.openxmlformats.org/officeDocument/2006/relationships/hyperlink" Target="file:///Users/mona/Library/Mobile%20Documents/com~apple~CloudDocs/Documents/Documents%20-%20MacBook%20Pro/SA1/SA1_109%20Athens/Docs/S1-250201.zip" TargetMode="External"/><Relationship Id="rId22" Type="http://schemas.openxmlformats.org/officeDocument/2006/relationships/hyperlink" Target="file:///Users/mona/Library/Mobile%20Documents/com~apple~CloudDocs/Documents/Documents%20-%20MacBook%20Pro/SA1/SA1_109%20Athens/Docs/S1-250180.zip" TargetMode="External"/><Relationship Id="rId64" Type="http://schemas.openxmlformats.org/officeDocument/2006/relationships/hyperlink" Target="file:///Users/mona/Library/Mobile%20Documents/com~apple~CloudDocs/Documents/Documents%20-%20MacBook%20Pro/SA1/SA1_109%20Athens/Docs/S1-250335.zip" TargetMode="External"/><Relationship Id="rId118" Type="http://schemas.openxmlformats.org/officeDocument/2006/relationships/hyperlink" Target="file:///Users/mona/Library/Mobile%20Documents/com~apple~CloudDocs/Documents/Documents%20-%20MacBook%20Pro/SA1/SA1_109%20Athens/Docs/S1-250709.zip" TargetMode="External"/><Relationship Id="rId325" Type="http://schemas.openxmlformats.org/officeDocument/2006/relationships/hyperlink" Target="file:///Users/mona/Library/Mobile%20Documents/com~apple~CloudDocs/Documents/Documents%20-%20MacBook%20Pro/SA1/SA1_109%20Athens/Docs/S1-250729.zip" TargetMode="External"/><Relationship Id="rId367" Type="http://schemas.openxmlformats.org/officeDocument/2006/relationships/hyperlink" Target="file:///Users/mona/Library/Mobile%20Documents/com~apple~CloudDocs/Documents/Documents%20-%20MacBook%20Pro/SA1/SA1_109%20Athens/Docs/S1-250734.zip" TargetMode="External"/><Relationship Id="rId171" Type="http://schemas.openxmlformats.org/officeDocument/2006/relationships/hyperlink" Target="file:///Users/mona/Library/Mobile%20Documents/com~apple~CloudDocs/Documents/Documents%20-%20MacBook%20Pro/SA1/SA1_109%20Athens/Docs/S1-250326.zip" TargetMode="External"/><Relationship Id="rId227" Type="http://schemas.openxmlformats.org/officeDocument/2006/relationships/hyperlink" Target="file:///Users/mona/Library/Mobile%20Documents/com~apple~CloudDocs/Documents/Documents%20-%20MacBook%20Pro/SA1/SA1_109%20Athens/Docs/S1-250718.zip" TargetMode="External"/><Relationship Id="rId269" Type="http://schemas.openxmlformats.org/officeDocument/2006/relationships/hyperlink" Target="file:///Users/mona/Library/Mobile%20Documents/com~apple~CloudDocs/Documents/Documents%20-%20MacBook%20Pro/SA1/SA1_109%20Athens/Docs/S1-250723.zip" TargetMode="External"/><Relationship Id="rId33" Type="http://schemas.openxmlformats.org/officeDocument/2006/relationships/hyperlink" Target="file:///Users/mona/Library/Mobile%20Documents/com~apple~CloudDocs/Documents/Documents%20-%20MacBook%20Pro/SA1/SA1_109%20Athens/Docs/S1-250281.zip" TargetMode="External"/><Relationship Id="rId129" Type="http://schemas.openxmlformats.org/officeDocument/2006/relationships/hyperlink" Target="file:///Users/mona/Library/Mobile%20Documents/com~apple~CloudDocs/Documents/Documents%20-%20MacBook%20Pro/SA1/SA1_109%20Athens/Docs/S1-250756.zip" TargetMode="External"/><Relationship Id="rId280" Type="http://schemas.openxmlformats.org/officeDocument/2006/relationships/hyperlink" Target="file:///Users/mona/Library/Mobile%20Documents/com~apple~CloudDocs/Documents/Documents%20-%20MacBook%20Pro/SA1/SA1_109%20Athens/Docs/S1-250206.zip" TargetMode="External"/><Relationship Id="rId336" Type="http://schemas.openxmlformats.org/officeDocument/2006/relationships/hyperlink" Target="file:///Users/mona/Library/Mobile%20Documents/com~apple~CloudDocs/Documents/Documents%20-%20MacBook%20Pro/SA1/SA1_109%20Athens/Docs/S1-250731.zip" TargetMode="External"/><Relationship Id="rId75" Type="http://schemas.openxmlformats.org/officeDocument/2006/relationships/hyperlink" Target="file:///Users/mona/Library/Mobile%20Documents/com~apple~CloudDocs/Documents/Documents%20-%20MacBook%20Pro/SA1/SA1_109%20Athens/Docs/S1-250116.zip" TargetMode="External"/><Relationship Id="rId140" Type="http://schemas.openxmlformats.org/officeDocument/2006/relationships/hyperlink" Target="file:///Users/mona/Library/Mobile%20Documents/com~apple~CloudDocs/Documents/Documents%20-%20MacBook%20Pro/SA1/SA1_109%20Athens/Docs/S1-250757.zip" TargetMode="External"/><Relationship Id="rId182" Type="http://schemas.openxmlformats.org/officeDocument/2006/relationships/hyperlink" Target="file:///Users/mona/Library/Mobile%20Documents/com~apple~CloudDocs/Documents/Documents%20-%20MacBook%20Pro/SA1/SA1_109%20Athens/Docs/S1-250026.zip" TargetMode="External"/><Relationship Id="rId378" Type="http://schemas.openxmlformats.org/officeDocument/2006/relationships/hyperlink" Target="file:///Users/mona/Library/Mobile%20Documents/com~apple~CloudDocs/Documents/Documents%20-%20MacBook%20Pro/SA1/SA1_109%20Athens/Docs/S1-250732.zip" TargetMode="External"/><Relationship Id="rId403" Type="http://schemas.openxmlformats.org/officeDocument/2006/relationships/hyperlink" Target="file:///Users/mona/Library/Mobile%20Documents/com~apple~CloudDocs/Documents/Documents%20-%20MacBook%20Pro/SA1/SA1_109%20Athens/Docs/S1-250129.zip" TargetMode="External"/><Relationship Id="rId6" Type="http://schemas.openxmlformats.org/officeDocument/2006/relationships/styles" Target="styles.xml"/><Relationship Id="rId238" Type="http://schemas.openxmlformats.org/officeDocument/2006/relationships/hyperlink" Target="file:///Users/mona/Library/Mobile%20Documents/com~apple~CloudDocs/Documents/Documents%20-%20MacBook%20Pro/SA1/SA1_109%20Athens/Docs/S1-250106.zip" TargetMode="External"/><Relationship Id="rId291" Type="http://schemas.openxmlformats.org/officeDocument/2006/relationships/hyperlink" Target="file:///Users/mona/Library/Mobile%20Documents/com~apple~CloudDocs/Documents/Documents%20-%20MacBook%20Pro/SA1/SA1_109%20Athens/Docs/S1-250246.zip" TargetMode="External"/><Relationship Id="rId305" Type="http://schemas.openxmlformats.org/officeDocument/2006/relationships/hyperlink" Target="file:///Users/mona/Library/Mobile%20Documents/com~apple~CloudDocs/Documents/Documents%20-%20MacBook%20Pro/SA1/SA1_109%20Athens/Docs/S1-250727.zip" TargetMode="External"/><Relationship Id="rId347" Type="http://schemas.openxmlformats.org/officeDocument/2006/relationships/hyperlink" Target="file:///Users/mona/Library/Mobile%20Documents/com~apple~CloudDocs/Documents/Documents%20-%20MacBook%20Pro/SA1/SA1_109%20Athens/Docs/S1-250701.zip" TargetMode="External"/><Relationship Id="rId44" Type="http://schemas.openxmlformats.org/officeDocument/2006/relationships/hyperlink" Target="file:///Users/mona/Library/Mobile%20Documents/com~apple~CloudDocs/Documents/Documents%20-%20MacBook%20Pro/SA1/SA1_109%20Athens/Docs/S1-250045.zip" TargetMode="External"/><Relationship Id="rId86" Type="http://schemas.openxmlformats.org/officeDocument/2006/relationships/hyperlink" Target="file:///Users/mona/Library/Mobile%20Documents/com~apple~CloudDocs/Documents/Documents%20-%20MacBook%20Pro/SA1/SA1_109%20Athens/Docs/S1-250750.zip" TargetMode="External"/><Relationship Id="rId151" Type="http://schemas.openxmlformats.org/officeDocument/2006/relationships/hyperlink" Target="file:///Users/mona/Library/Mobile%20Documents/com~apple~CloudDocs/Documents/Documents%20-%20MacBook%20Pro/SA1/SA1_109%20Athens/Docs/S1-250748.zip" TargetMode="External"/><Relationship Id="rId389" Type="http://schemas.openxmlformats.org/officeDocument/2006/relationships/hyperlink" Target="file:///Users/mona/Library/Mobile%20Documents/com~apple~CloudDocs/Documents/Documents%20-%20MacBook%20Pro/SA1/SA1_109%20Athens/Docs/S1-250733.zip" TargetMode="External"/><Relationship Id="rId193" Type="http://schemas.openxmlformats.org/officeDocument/2006/relationships/hyperlink" Target="file:///Users/mona/Library/Mobile%20Documents/com~apple~CloudDocs/Documents/Documents%20-%20MacBook%20Pro/SA1/SA1_109%20Athens/Docs/S1-250715.zip" TargetMode="External"/><Relationship Id="rId207" Type="http://schemas.openxmlformats.org/officeDocument/2006/relationships/hyperlink" Target="file:///Users/mona/Library/Mobile%20Documents/com~apple~CloudDocs/Documents/Documents%20-%20MacBook%20Pro/SA1/SA1_109%20Athens/Docs/S1-250717.zip" TargetMode="External"/><Relationship Id="rId249" Type="http://schemas.openxmlformats.org/officeDocument/2006/relationships/hyperlink" Target="file:///Users/mona/Library/Mobile%20Documents/com~apple~CloudDocs/Documents/Documents%20-%20MacBook%20Pro/SA1/SA1_109%20Athens/Docs/S1-250721.zip" TargetMode="External"/><Relationship Id="rId414" Type="http://schemas.openxmlformats.org/officeDocument/2006/relationships/hyperlink" Target="file:///Users/mona/Library/Mobile%20Documents/com~apple~CloudDocs/Documents/Documents%20-%20MacBook%20Pro/SA1/SA1_109%20Athens/Docs/S1-250081.zip" TargetMode="External"/><Relationship Id="rId13" Type="http://schemas.openxmlformats.org/officeDocument/2006/relationships/hyperlink" Target="file:///Users/mona/Library/Mobile%20Documents/com~apple~CloudDocs/Documents/Documents%20-%20MacBook%20Pro/SA1/SA1_109%20Athens/Docs/S1-250702.zip" TargetMode="External"/><Relationship Id="rId109" Type="http://schemas.openxmlformats.org/officeDocument/2006/relationships/hyperlink" Target="file:///Users/mona/Library/Mobile%20Documents/com~apple~CloudDocs/Documents/Documents%20-%20MacBook%20Pro/SA1/SA1_109%20Athens/Docs/S1-250792.zip" TargetMode="External"/><Relationship Id="rId260" Type="http://schemas.openxmlformats.org/officeDocument/2006/relationships/hyperlink" Target="file:///Users/mona/Library/Mobile%20Documents/com~apple~CloudDocs/Documents/Documents%20-%20MacBook%20Pro/SA1/SA1_109%20Athens/Docs/S1-250199.zip" TargetMode="External"/><Relationship Id="rId316" Type="http://schemas.openxmlformats.org/officeDocument/2006/relationships/hyperlink" Target="file:///Users/mona/Library/Mobile%20Documents/com~apple~CloudDocs/Documents/Documents%20-%20MacBook%20Pro/SA1/SA1_109%20Athens/Docs/S1-250231.zip" TargetMode="External"/><Relationship Id="rId55" Type="http://schemas.openxmlformats.org/officeDocument/2006/relationships/hyperlink" Target="file:///Users/mona/Library/Mobile%20Documents/com~apple~CloudDocs/Documents/Documents%20-%20MacBook%20Pro/SA1/SA1_109%20Athens/Docs/S1-250335.zip" TargetMode="External"/><Relationship Id="rId97" Type="http://schemas.openxmlformats.org/officeDocument/2006/relationships/hyperlink" Target="file:///Users/mona/Library/Mobile%20Documents/com~apple~CloudDocs/Documents/Documents%20-%20MacBook%20Pro/SA1/SA1_109%20Athens/Docs/S1-250183.zip" TargetMode="External"/><Relationship Id="rId120" Type="http://schemas.openxmlformats.org/officeDocument/2006/relationships/hyperlink" Target="file:///Users/mona/Library/Mobile%20Documents/com~apple~CloudDocs/Documents/Documents%20-%20MacBook%20Pro/SA1/SA1_109%20Athens/Docs/S1-250253.zip" TargetMode="External"/><Relationship Id="rId358" Type="http://schemas.openxmlformats.org/officeDocument/2006/relationships/hyperlink" Target="file:///Users/mona/Library/Mobile%20Documents/com~apple~CloudDocs/Documents/Documents%20-%20MacBook%20Pro/SA1/SA1_109%20Athens/Docs/S1-250366.zip" TargetMode="External"/><Relationship Id="rId162" Type="http://schemas.openxmlformats.org/officeDocument/2006/relationships/hyperlink" Target="file:///Users/mona/Library/Mobile%20Documents/com~apple~CloudDocs/Documents/Documents%20-%20MacBook%20Pro/SA1/SA1_109%20Athens/Docs/S1-250713.zip" TargetMode="External"/><Relationship Id="rId218" Type="http://schemas.openxmlformats.org/officeDocument/2006/relationships/hyperlink" Target="file:///Users/mona/Library/Mobile%20Documents/com~apple~CloudDocs/Documents/Documents%20-%20MacBook%20Pro/SA1/SA1_109%20Athens/Docs/S1-250718.zip" TargetMode="External"/><Relationship Id="rId425" Type="http://schemas.openxmlformats.org/officeDocument/2006/relationships/hyperlink" Target="file:///Users/mona/Library/Mobile%20Documents/com~apple~CloudDocs/Documents/Documents%20-%20MacBook%20Pro/SA1/SA1_109%20Athens/Docs/S1-250307.zip" TargetMode="External"/><Relationship Id="rId271" Type="http://schemas.openxmlformats.org/officeDocument/2006/relationships/hyperlink" Target="file:///Users/mona/Library/Mobile%20Documents/com~apple~CloudDocs/Documents/Documents%20-%20MacBook%20Pro/SA1/SA1_109%20Athens/Docs/S1-250769.zip" TargetMode="External"/><Relationship Id="rId24" Type="http://schemas.openxmlformats.org/officeDocument/2006/relationships/hyperlink" Target="file:///Users/mona/Library/Mobile%20Documents/com~apple~CloudDocs/Documents/Documents%20-%20MacBook%20Pro/SA1/SA1_109%20Athens/Docs/S1-250771.zip" TargetMode="External"/><Relationship Id="rId66" Type="http://schemas.openxmlformats.org/officeDocument/2006/relationships/hyperlink" Target="file:///Users/mona/Library/Mobile%20Documents/com~apple~CloudDocs/Documents/Documents%20-%20MacBook%20Pro/SA1/SA1_109%20Athens/Docs/S1-250790.zip" TargetMode="External"/><Relationship Id="rId131" Type="http://schemas.openxmlformats.org/officeDocument/2006/relationships/hyperlink" Target="file:///Users/mona/Library/Mobile%20Documents/com~apple~CloudDocs/Documents/Documents%20-%20MacBook%20Pro/SA1/SA1_109%20Athens/Docs/S1-250261.zip" TargetMode="External"/><Relationship Id="rId327" Type="http://schemas.openxmlformats.org/officeDocument/2006/relationships/hyperlink" Target="file:///Users/mona/Library/Mobile%20Documents/com~apple~CloudDocs/Documents/Documents%20-%20MacBook%20Pro/SA1/SA1_109%20Athens/Docs/S1-250730.zip" TargetMode="External"/><Relationship Id="rId369" Type="http://schemas.openxmlformats.org/officeDocument/2006/relationships/hyperlink" Target="file:///Users/mona/Library/Mobile%20Documents/com~apple~CloudDocs/Documents/Documents%20-%20MacBook%20Pro/SA1/SA1_109%20Athens/Docs/S1-250728.zip" TargetMode="External"/><Relationship Id="rId173" Type="http://schemas.openxmlformats.org/officeDocument/2006/relationships/hyperlink" Target="file:///Users/mona/Library/Mobile%20Documents/com~apple~CloudDocs/Documents/Documents%20-%20MacBook%20Pro/SA1/SA1_109%20Athens/Docs/S1-250759.zip" TargetMode="External"/><Relationship Id="rId229" Type="http://schemas.openxmlformats.org/officeDocument/2006/relationships/hyperlink" Target="file:///Users/mona/Library/Mobile%20Documents/com~apple~CloudDocs/Documents/Documents%20-%20MacBook%20Pro/SA1/SA1_109%20Athens/Docs/S1-250322.zip" TargetMode="External"/><Relationship Id="rId380" Type="http://schemas.openxmlformats.org/officeDocument/2006/relationships/hyperlink" Target="file:///Users/mona/Library/Mobile%20Documents/com~apple~CloudDocs/Documents/Documents%20-%20MacBook%20Pro/SA1/SA1_109%20Athens/Docs/S1-250220.zip" TargetMode="External"/><Relationship Id="rId240" Type="http://schemas.openxmlformats.org/officeDocument/2006/relationships/hyperlink" Target="file:///Users/mona/Library/Mobile%20Documents/com~apple~CloudDocs/Documents/Documents%20-%20MacBook%20Pro/SA1/SA1_109%20Athens/Docs/S1-250117.zip" TargetMode="External"/><Relationship Id="rId35" Type="http://schemas.openxmlformats.org/officeDocument/2006/relationships/hyperlink" Target="file:///Users/mona/Library/Mobile%20Documents/com~apple~CloudDocs/Documents/Documents%20-%20MacBook%20Pro/SA1/SA1_109%20Athens/Docs/S1-250704.zip" TargetMode="External"/><Relationship Id="rId77" Type="http://schemas.openxmlformats.org/officeDocument/2006/relationships/hyperlink" Target="file:///Users/mona/Library/Mobile%20Documents/com~apple~CloudDocs/Documents/Documents%20-%20MacBook%20Pro/SA1/SA1_109%20Athens/Docs/S1-250789.zip" TargetMode="External"/><Relationship Id="rId100" Type="http://schemas.openxmlformats.org/officeDocument/2006/relationships/hyperlink" Target="file:///Users/mona/Library/Mobile%20Documents/com~apple~CloudDocs/Documents/Documents%20-%20MacBook%20Pro/SA1/SA1_109%20Athens/Docs/S1-250183.zip" TargetMode="External"/><Relationship Id="rId282" Type="http://schemas.openxmlformats.org/officeDocument/2006/relationships/hyperlink" Target="file:///Users/mona/Library/Mobile%20Documents/com~apple~CloudDocs/Documents/Documents%20-%20MacBook%20Pro/SA1/SA1_109%20Athens/Docs/S1-250206.zip" TargetMode="External"/><Relationship Id="rId338" Type="http://schemas.openxmlformats.org/officeDocument/2006/relationships/hyperlink" Target="file:///Users/mona/Library/Mobile%20Documents/com~apple~CloudDocs/Documents/Documents%20-%20MacBook%20Pro/SA1/SA1_109%20Athens/Docs/S1-250204.zip" TargetMode="External"/><Relationship Id="rId8" Type="http://schemas.openxmlformats.org/officeDocument/2006/relationships/webSettings" Target="webSettings.xml"/><Relationship Id="rId142" Type="http://schemas.openxmlformats.org/officeDocument/2006/relationships/hyperlink" Target="file:///Users/mona/Library/Mobile%20Documents/com~apple~CloudDocs/Documents/Documents%20-%20MacBook%20Pro/SA1/SA1_109%20Athens/Docs/S1-250757.zip" TargetMode="External"/><Relationship Id="rId184" Type="http://schemas.openxmlformats.org/officeDocument/2006/relationships/hyperlink" Target="file:///Users/mona/Library/Mobile%20Documents/com~apple~CloudDocs/Documents/Documents%20-%20MacBook%20Pro/SA1/SA1_109%20Athens/Docs/S1-250026.zip" TargetMode="External"/><Relationship Id="rId391" Type="http://schemas.openxmlformats.org/officeDocument/2006/relationships/hyperlink" Target="file:///Users/mona/Library/Mobile%20Documents/com~apple~CloudDocs/Documents/Documents%20-%20MacBook%20Pro/SA1/SA1_109%20Athens/Docs/S1-250784.zip" TargetMode="External"/><Relationship Id="rId405" Type="http://schemas.openxmlformats.org/officeDocument/2006/relationships/hyperlink" Target="file:///Users/mona/Library/Mobile%20Documents/com~apple~CloudDocs/Documents/Documents%20-%20MacBook%20Pro/SA1/SA1_109%20Athens/Docs/S1-250302.zip" TargetMode="External"/><Relationship Id="rId251" Type="http://schemas.openxmlformats.org/officeDocument/2006/relationships/hyperlink" Target="file:///Users/mona/Library/Mobile%20Documents/com~apple~CloudDocs/Documents/Documents%20-%20MacBook%20Pro/SA1/SA1_109%20Athens/Docs/S1-250767.zip" TargetMode="External"/><Relationship Id="rId46" Type="http://schemas.openxmlformats.org/officeDocument/2006/relationships/hyperlink" Target="file:///Users/mona/Library/Mobile%20Documents/com~apple~CloudDocs/Documents/Documents%20-%20MacBook%20Pro/SA1/SA1_109%20Athens/Docs/S1-250752.zip" TargetMode="External"/><Relationship Id="rId293" Type="http://schemas.openxmlformats.org/officeDocument/2006/relationships/hyperlink" Target="file:///Users/mona/Library/Mobile%20Documents/com~apple~CloudDocs/Documents/Documents%20-%20MacBook%20Pro/SA1/SA1_109%20Athens/Docs/S1-250246.zip" TargetMode="External"/><Relationship Id="rId307" Type="http://schemas.openxmlformats.org/officeDocument/2006/relationships/hyperlink" Target="file:///Users/mona/Library/Mobile%20Documents/com~apple~CloudDocs/Documents/Documents%20-%20MacBook%20Pro/SA1/SA1_109%20Athens/Docs/S1-250777.zip" TargetMode="External"/><Relationship Id="rId349" Type="http://schemas.openxmlformats.org/officeDocument/2006/relationships/hyperlink" Target="file:///Users/mona/Library/Mobile%20Documents/com~apple~CloudDocs/Documents/Documents%20-%20MacBook%20Pro/SA1/SA1_109%20Athens/Docs/S1-250230.zip" TargetMode="External"/><Relationship Id="rId88" Type="http://schemas.openxmlformats.org/officeDocument/2006/relationships/hyperlink" Target="file:///Users/mona/Library/Mobile%20Documents/com~apple~CloudDocs/Documents/Documents%20-%20MacBook%20Pro/SA1/SA1_109%20Athens/Docs/S1-250174.zip" TargetMode="External"/><Relationship Id="rId111" Type="http://schemas.openxmlformats.org/officeDocument/2006/relationships/hyperlink" Target="file:///Users/mona/Library/Mobile%20Documents/com~apple~CloudDocs/Documents/Documents%20-%20MacBook%20Pro/SA1/SA1_109%20Athens/Docs/S1-250708.zip" TargetMode="External"/><Relationship Id="rId153" Type="http://schemas.openxmlformats.org/officeDocument/2006/relationships/hyperlink" Target="file:///Users/mona/Library/Mobile%20Documents/com~apple~CloudDocs/Documents/Documents%20-%20MacBook%20Pro/SA1/SA1_109%20Athens/Docs/S1-250280.zip" TargetMode="External"/><Relationship Id="rId195" Type="http://schemas.openxmlformats.org/officeDocument/2006/relationships/hyperlink" Target="file:///Users/mona/Library/Mobile%20Documents/com~apple~CloudDocs/Documents/Documents%20-%20MacBook%20Pro/SA1/SA1_109%20Athens/Docs/S1-250716.zip" TargetMode="External"/><Relationship Id="rId209" Type="http://schemas.openxmlformats.org/officeDocument/2006/relationships/hyperlink" Target="file:///Users/mona/Library/Mobile%20Documents/com~apple~CloudDocs/Documents/Documents%20-%20MacBook%20Pro/SA1/SA1_109%20Athens/Docs/S1-250022.zip" TargetMode="External"/><Relationship Id="rId360" Type="http://schemas.openxmlformats.org/officeDocument/2006/relationships/hyperlink" Target="file:///Users/mona/Library/Mobile%20Documents/com~apple~CloudDocs/Documents/Documents%20-%20MacBook%20Pro/SA1/SA1_109%20Athens/Docs/S1-250770.zip" TargetMode="External"/><Relationship Id="rId416" Type="http://schemas.openxmlformats.org/officeDocument/2006/relationships/hyperlink" Target="file:///Users/mona/Library/Mobile%20Documents/com~apple~CloudDocs/Documents/Documents%20-%20MacBook%20Pro/SA1/SA1_109%20Athens/Docs/S1-250327.zip" TargetMode="External"/><Relationship Id="rId220" Type="http://schemas.openxmlformats.org/officeDocument/2006/relationships/hyperlink" Target="file:///Users/mona/Library/Mobile%20Documents/com~apple~CloudDocs/Documents/Documents%20-%20MacBook%20Pro/SA1/SA1_109%20Athens/Docs/S1-250718.zip" TargetMode="External"/><Relationship Id="rId15" Type="http://schemas.openxmlformats.org/officeDocument/2006/relationships/hyperlink" Target="file:///Users/mona/Library/Mobile%20Documents/com~apple~CloudDocs/Documents/Documents%20-%20MacBook%20Pro/SA1/SA1_109%20Athens/Docs/S1-250130.zip" TargetMode="External"/><Relationship Id="rId57" Type="http://schemas.openxmlformats.org/officeDocument/2006/relationships/hyperlink" Target="file:///Users/mona/Library/Mobile%20Documents/com~apple~CloudDocs/Documents/Documents%20-%20MacBook%20Pro/SA1/SA1_109%20Athens/Docs/S1-250772.zip" TargetMode="External"/><Relationship Id="rId262" Type="http://schemas.openxmlformats.org/officeDocument/2006/relationships/hyperlink" Target="file:///Users/mona/Library/Mobile%20Documents/com~apple~CloudDocs/Documents/Documents%20-%20MacBook%20Pro/SA1/SA1_109%20Athens/Docs/S1-250722.zip" TargetMode="External"/><Relationship Id="rId318" Type="http://schemas.openxmlformats.org/officeDocument/2006/relationships/hyperlink" Target="file:///Users/mona/Library/Mobile%20Documents/com~apple~CloudDocs/Documents/Documents%20-%20MacBook%20Pro/SA1/SA1_109%20Athens/Docs/S1-250115.zip" TargetMode="External"/><Relationship Id="rId99" Type="http://schemas.openxmlformats.org/officeDocument/2006/relationships/hyperlink" Target="file:///Users/mona/Library/Mobile%20Documents/com~apple~CloudDocs/Documents/Documents%20-%20MacBook%20Pro/SA1/SA1_109%20Athens/Docs/S1-250791.zip" TargetMode="External"/><Relationship Id="rId122" Type="http://schemas.openxmlformats.org/officeDocument/2006/relationships/hyperlink" Target="file:///Users/mona/Library/Mobile%20Documents/com~apple~CloudDocs/Documents/Documents%20-%20MacBook%20Pro/SA1/SA1_109%20Athens/Docs/S1-250253.zip" TargetMode="External"/><Relationship Id="rId164" Type="http://schemas.openxmlformats.org/officeDocument/2006/relationships/hyperlink" Target="file:///Users/mona/Library/Mobile%20Documents/com~apple~CloudDocs/Documents/Documents%20-%20MacBook%20Pro/SA1/SA1_109%20Athens/Docs/S1-250713.zip" TargetMode="External"/><Relationship Id="rId371" Type="http://schemas.openxmlformats.org/officeDocument/2006/relationships/hyperlink" Target="file:///Users/mona/Library/Mobile%20Documents/com~apple~CloudDocs/Documents/Documents%20-%20MacBook%20Pro/SA1/SA1_109%20Athens/Docs/S1-250782.zip" TargetMode="External"/><Relationship Id="rId427" Type="http://schemas.openxmlformats.org/officeDocument/2006/relationships/hyperlink" Target="file:///Users/mona/Library/Mobile%20Documents/com~apple~CloudDocs/Documents/Documents%20-%20MacBook%20Pro/SA1/SA1_109%20Athens/Docs/S1-250795.zip" TargetMode="External"/><Relationship Id="rId26" Type="http://schemas.openxmlformats.org/officeDocument/2006/relationships/hyperlink" Target="file:///Users/mona/Library/Mobile%20Documents/com~apple~CloudDocs/Documents/Documents%20-%20MacBook%20Pro/SA1/SA1_109%20Athens/Docs/S1-250703.zip" TargetMode="External"/><Relationship Id="rId231" Type="http://schemas.openxmlformats.org/officeDocument/2006/relationships/hyperlink" Target="file:///Users/mona/Library/Mobile%20Documents/com~apple~CloudDocs/Documents/Documents%20-%20MacBook%20Pro/SA1/SA1_109%20Athens/Docs/S1-250088.zip" TargetMode="External"/><Relationship Id="rId273" Type="http://schemas.openxmlformats.org/officeDocument/2006/relationships/hyperlink" Target="file:///Users/mona/Library/Mobile%20Documents/com~apple~CloudDocs/Documents/Documents%20-%20MacBook%20Pro/SA1/SA1_109%20Athens/Docs/S1-250769.zip" TargetMode="External"/><Relationship Id="rId329" Type="http://schemas.openxmlformats.org/officeDocument/2006/relationships/hyperlink" Target="file:///Users/mona/Library/Mobile%20Documents/com~apple~CloudDocs/Documents/Documents%20-%20MacBook%20Pro/SA1/SA1_109%20Athens/Docs/S1-250779.zip" TargetMode="External"/><Relationship Id="rId68" Type="http://schemas.openxmlformats.org/officeDocument/2006/relationships/hyperlink" Target="file:///Users/mona/Library/Mobile%20Documents/com~apple~CloudDocs/Documents/Documents%20-%20MacBook%20Pro/SA1/SA1_109%20Athens/Docs/S1-250335.zip" TargetMode="External"/><Relationship Id="rId133" Type="http://schemas.openxmlformats.org/officeDocument/2006/relationships/hyperlink" Target="file:///Users/mona/Library/Mobile%20Documents/com~apple~CloudDocs/Documents/Documents%20-%20MacBook%20Pro/SA1/SA1_109%20Athens/Docs/S1-250793.zip" TargetMode="External"/><Relationship Id="rId175" Type="http://schemas.openxmlformats.org/officeDocument/2006/relationships/hyperlink" Target="file:///Users/mona/Library/Mobile%20Documents/com~apple~CloudDocs/Documents/Documents%20-%20MacBook%20Pro/SA1/SA1_109%20Athens/Docs/S1-250326.zip" TargetMode="External"/><Relationship Id="rId340" Type="http://schemas.openxmlformats.org/officeDocument/2006/relationships/hyperlink" Target="file:///Users/mona/Library/Mobile%20Documents/com~apple~CloudDocs/Documents/Documents%20-%20MacBook%20Pro/SA1/SA1_109%20Athens/Docs/S1-250204.zip" TargetMode="External"/><Relationship Id="rId200" Type="http://schemas.openxmlformats.org/officeDocument/2006/relationships/hyperlink" Target="file:///Users/mona/Library/Mobile%20Documents/com~apple~CloudDocs/Documents/Documents%20-%20MacBook%20Pro/SA1/SA1_109%20Athens/Docs/S1-250014.zip" TargetMode="External"/><Relationship Id="rId382" Type="http://schemas.openxmlformats.org/officeDocument/2006/relationships/hyperlink" Target="file:///Users/mona/Library/Mobile%20Documents/com~apple~CloudDocs/Documents/Documents%20-%20MacBook%20Pro/SA1/SA1_109%20Athens/Docs/S1-250735.zip" TargetMode="External"/><Relationship Id="rId242" Type="http://schemas.openxmlformats.org/officeDocument/2006/relationships/hyperlink" Target="file:///Users/mona/Library/Mobile%20Documents/com~apple~CloudDocs/Documents/Documents%20-%20MacBook%20Pro/SA1/SA1_109%20Athens/Docs/S1-250720.zip" TargetMode="External"/><Relationship Id="rId284" Type="http://schemas.openxmlformats.org/officeDocument/2006/relationships/hyperlink" Target="file:///Users/mona/Library/Mobile%20Documents/com~apple~CloudDocs/Documents/Documents%20-%20MacBook%20Pro/SA1/SA1_109%20Athens/Docs/S1-250246.zip" TargetMode="External"/><Relationship Id="rId37" Type="http://schemas.openxmlformats.org/officeDocument/2006/relationships/hyperlink" Target="file:///Users/mona/Library/Mobile%20Documents/com~apple~CloudDocs/Documents/Documents%20-%20MacBook%20Pro/SA1/SA1_109%20Athens/Docs/S1-250752.zip" TargetMode="External"/><Relationship Id="rId79" Type="http://schemas.openxmlformats.org/officeDocument/2006/relationships/hyperlink" Target="file:///Users/mona/Library/Mobile%20Documents/com~apple~CloudDocs/Documents/Documents%20-%20MacBook%20Pro/SA1/SA1_109%20Athens/Docs/S1-250706.zip" TargetMode="External"/><Relationship Id="rId102" Type="http://schemas.openxmlformats.org/officeDocument/2006/relationships/hyperlink" Target="file:///Users/mona/Library/Mobile%20Documents/com~apple~CloudDocs/Documents/Documents%20-%20MacBook%20Pro/SA1/SA1_109%20Athens/Docs/S1-250749.zip" TargetMode="External"/><Relationship Id="rId144" Type="http://schemas.openxmlformats.org/officeDocument/2006/relationships/hyperlink" Target="file:///Users/mona/Library/Mobile%20Documents/com~apple~CloudDocs/Documents/Documents%20-%20MacBook%20Pro/SA1/SA1_109%20Athens/Docs/S1-250711.zip" TargetMode="External"/><Relationship Id="rId90" Type="http://schemas.openxmlformats.org/officeDocument/2006/relationships/hyperlink" Target="file:///Users/mona/Library/Mobile%20Documents/com~apple~CloudDocs/Documents/Documents%20-%20MacBook%20Pro/SA1/SA1_109%20Athens/Docs/S1-250183.zip" TargetMode="External"/><Relationship Id="rId186" Type="http://schemas.openxmlformats.org/officeDocument/2006/relationships/hyperlink" Target="file:///Users/mona/Library/Mobile%20Documents/com~apple~CloudDocs/Documents/Documents%20-%20MacBook%20Pro/SA1/SA1_109%20Athens/Docs/S1-250248.zip" TargetMode="External"/><Relationship Id="rId351" Type="http://schemas.openxmlformats.org/officeDocument/2006/relationships/hyperlink" Target="file:///Users/mona/Library/Mobile%20Documents/com~apple~CloudDocs/Documents/Documents%20-%20MacBook%20Pro/SA1/SA1_109%20Athens/Docs/S1-250770.zip" TargetMode="External"/><Relationship Id="rId393" Type="http://schemas.openxmlformats.org/officeDocument/2006/relationships/hyperlink" Target="file:///Users/mona/Library/Mobile%20Documents/com~apple~CloudDocs/Documents/Documents%20-%20MacBook%20Pro/SA1/SA1_109%20Athens/Docs/S1-250784.zip" TargetMode="External"/><Relationship Id="rId407" Type="http://schemas.openxmlformats.org/officeDocument/2006/relationships/hyperlink" Target="file:///Users/mona/Library/Mobile%20Documents/com~apple~CloudDocs/Documents/Documents%20-%20MacBook%20Pro/SA1/SA1_109%20Athens/Docs/S1-250744.zip" TargetMode="External"/><Relationship Id="rId211" Type="http://schemas.openxmlformats.org/officeDocument/2006/relationships/hyperlink" Target="file:///Users/mona/Library/Mobile%20Documents/com~apple~CloudDocs/Documents/Documents%20-%20MacBook%20Pro/SA1/SA1_109%20Athens/Docs/S1-250763.zip" TargetMode="External"/><Relationship Id="rId253" Type="http://schemas.openxmlformats.org/officeDocument/2006/relationships/hyperlink" Target="file:///Users/mona/Library/Mobile%20Documents/com~apple~CloudDocs/Documents/Documents%20-%20MacBook%20Pro/SA1/SA1_109%20Athens/Docs/S1-250767.zip" TargetMode="External"/><Relationship Id="rId295" Type="http://schemas.openxmlformats.org/officeDocument/2006/relationships/hyperlink" Target="file:///Users/mona/Library/Mobile%20Documents/com~apple~CloudDocs/Documents/Documents%20-%20MacBook%20Pro/SA1/SA1_109%20Athens/Docs/S1-250773.zip" TargetMode="External"/><Relationship Id="rId309" Type="http://schemas.openxmlformats.org/officeDocument/2006/relationships/hyperlink" Target="file:///Users/mona/Library/Mobile%20Documents/com~apple~CloudDocs/Documents/Documents%20-%20MacBook%20Pro/SA1/SA1_109%20Athens/Docs/S1-250777.zip" TargetMode="External"/><Relationship Id="rId48" Type="http://schemas.openxmlformats.org/officeDocument/2006/relationships/hyperlink" Target="file:///Users/mona/Library/Mobile%20Documents/com~apple~CloudDocs/Documents/Documents%20-%20MacBook%20Pro/SA1/SA1_109%20Athens/Docs/S1-250335.zip" TargetMode="External"/><Relationship Id="rId113" Type="http://schemas.openxmlformats.org/officeDocument/2006/relationships/hyperlink" Target="file:///Users/mona/Library/Mobile%20Documents/com~apple~CloudDocs/Documents/Documents%20-%20MacBook%20Pro/SA1/SA1_109%20Athens/Docs/S1-250209.zip" TargetMode="External"/><Relationship Id="rId320" Type="http://schemas.openxmlformats.org/officeDocument/2006/relationships/hyperlink" Target="file:///Users/mona/Library/Mobile%20Documents/com~apple~CloudDocs/Documents/Documents%20-%20MacBook%20Pro/SA1/SA1_109%20Athens/Docs/S1-250729.zip" TargetMode="External"/><Relationship Id="rId155" Type="http://schemas.openxmlformats.org/officeDocument/2006/relationships/hyperlink" Target="file:///Users/mona/Library/Mobile%20Documents/com~apple~CloudDocs/Documents/Documents%20-%20MacBook%20Pro/SA1/SA1_109%20Athens/Docs/S1-250758.zip" TargetMode="External"/><Relationship Id="rId197" Type="http://schemas.openxmlformats.org/officeDocument/2006/relationships/hyperlink" Target="file:///Users/mona/Library/Mobile%20Documents/com~apple~CloudDocs/Documents/Documents%20-%20MacBook%20Pro/SA1/SA1_109%20Athens/Docs/S1-250762.zip" TargetMode="External"/><Relationship Id="rId362" Type="http://schemas.openxmlformats.org/officeDocument/2006/relationships/hyperlink" Target="file:///Users/mona/Library/Mobile%20Documents/com~apple~CloudDocs/Documents/Documents%20-%20MacBook%20Pro/SA1/SA1_109%20Athens/Docs/S1-250728.zip" TargetMode="External"/><Relationship Id="rId418" Type="http://schemas.openxmlformats.org/officeDocument/2006/relationships/hyperlink" Target="file:///Users/mona/Library/Mobile%20Documents/com~apple~CloudDocs/Documents/Documents%20-%20MacBook%20Pro/SA1/SA1_109%20Athens/Docs/S1-250081.zip" TargetMode="External"/><Relationship Id="rId222" Type="http://schemas.openxmlformats.org/officeDocument/2006/relationships/hyperlink" Target="file:///Users/mona/Library/Mobile%20Documents/com~apple~CloudDocs/Documents/Documents%20-%20MacBook%20Pro/SA1/SA1_109%20Athens/Docs/S1-250046.zip" TargetMode="External"/><Relationship Id="rId264" Type="http://schemas.openxmlformats.org/officeDocument/2006/relationships/hyperlink" Target="file:///Users/mona/Library/Mobile%20Documents/com~apple~CloudDocs/Documents/Documents%20-%20MacBook%20Pro/SA1/SA1_109%20Athens/Docs/S1-250199.zip" TargetMode="External"/><Relationship Id="rId17" Type="http://schemas.openxmlformats.org/officeDocument/2006/relationships/hyperlink" Target="file:///Users/mona/Library/Mobile%20Documents/com~apple~CloudDocs/Documents/Documents%20-%20MacBook%20Pro/SA1/SA1_109%20Athens/Docs/S1-250702.zip" TargetMode="External"/><Relationship Id="rId59" Type="http://schemas.openxmlformats.org/officeDocument/2006/relationships/hyperlink" Target="file:///Users/mona/Library/Mobile%20Documents/com~apple~CloudDocs/Documents/Documents%20-%20MacBook%20Pro/SA1/SA1_109%20Athens/Docs/S1-250335.zip" TargetMode="External"/><Relationship Id="rId124" Type="http://schemas.openxmlformats.org/officeDocument/2006/relationships/hyperlink" Target="file:///Users/mona/Library/Mobile%20Documents/com~apple~CloudDocs/Documents/Documents%20-%20MacBook%20Pro/SA1/SA1_109%20Athens/Docs/S1-250261.zip" TargetMode="External"/><Relationship Id="rId70" Type="http://schemas.openxmlformats.org/officeDocument/2006/relationships/hyperlink" Target="file:///Users/mona/Library/Mobile%20Documents/com~apple~CloudDocs/Documents/Documents%20-%20MacBook%20Pro/SA1/SA1_109%20Athens/Docs/S1-250772.zip" TargetMode="External"/><Relationship Id="rId166" Type="http://schemas.openxmlformats.org/officeDocument/2006/relationships/hyperlink" Target="file:///Users/mona/Library/Mobile%20Documents/com~apple~CloudDocs/Documents/Documents%20-%20MacBook%20Pro/SA1/SA1_109%20Athens/Docs/S1-250282.zip" TargetMode="External"/><Relationship Id="rId331" Type="http://schemas.openxmlformats.org/officeDocument/2006/relationships/hyperlink" Target="file:///Users/mona/Library/Mobile%20Documents/com~apple~CloudDocs/Documents/Documents%20-%20MacBook%20Pro/SA1/SA1_109%20Athens/Docs/S1-250779.zip" TargetMode="External"/><Relationship Id="rId373" Type="http://schemas.openxmlformats.org/officeDocument/2006/relationships/hyperlink" Target="file:///Users/mona/Library/Mobile%20Documents/com~apple~CloudDocs/Documents/Documents%20-%20MacBook%20Pro/SA1/SA1_109%20Athens/Docs/S1-250728.zip" TargetMode="External"/><Relationship Id="rId429" Type="http://schemas.openxmlformats.org/officeDocument/2006/relationships/hyperlink" Target="file:///Users/mona/Library/Mobile%20Documents/com~apple~CloudDocs/Documents/Documents%20-%20MacBook%20Pro/SA1/SA1_109%20Athens/Docs/S1-250797.zip" TargetMode="External"/><Relationship Id="rId1" Type="http://schemas.openxmlformats.org/officeDocument/2006/relationships/customXml" Target="../customXml/item1.xml"/><Relationship Id="rId233" Type="http://schemas.openxmlformats.org/officeDocument/2006/relationships/hyperlink" Target="file:///Users/mona/Library/Mobile%20Documents/com~apple~CloudDocs/Documents/Documents%20-%20MacBook%20Pro/SA1/SA1_109%20Athens/Docs/S1-250719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7" ma:contentTypeDescription="Create a new document." ma:contentTypeScope="" ma:versionID="eb2a4868654826106e9c67f196f57b26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7012c47dbb936e14b550d23968a71fc9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a71aa21-c1c3-445e-9834-b5b7c3339883" xsi:nil="true"/>
  </documentManagement>
</p:properties>
</file>

<file path=customXml/itemProps1.xml><?xml version="1.0" encoding="utf-8"?>
<ds:datastoreItem xmlns:ds="http://schemas.openxmlformats.org/officeDocument/2006/customXml" ds:itemID="{716B131B-B029-45EF-AAD4-270B5DA3DC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7C0AC4-1EEB-4AB7-BCA7-6924CB04F6E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2DE1748-8A2F-4307-BEC9-02B260AB444E}">
  <ds:schemaRefs>
    <ds:schemaRef ds:uri="http://schemas.microsoft.com/office/2006/metadata/properties"/>
    <ds:schemaRef ds:uri="http://schemas.microsoft.com/office/infopath/2007/PartnerControls"/>
    <ds:schemaRef ds:uri="ea71aa21-c1c3-445e-9834-b5b7c333988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C:\Users\almodovarchicojl\AppData\Roaming\Microsoft\Templates\3GPPDAD_current.dotm</Template>
  <TotalTime>15</TotalTime>
  <Pages>10</Pages>
  <Words>13203</Words>
  <Characters>75261</Characters>
  <Application>Microsoft Office Word</Application>
  <DocSecurity>0</DocSecurity>
  <Lines>627</Lines>
  <Paragraphs>176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88288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Mona-Vodafone</dc:creator>
  <cp:lastModifiedBy>v3</cp:lastModifiedBy>
  <cp:revision>28</cp:revision>
  <dcterms:created xsi:type="dcterms:W3CDTF">2025-02-20T08:34:00Z</dcterms:created>
  <dcterms:modified xsi:type="dcterms:W3CDTF">2025-02-20T08:54:00Z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</Properties>
</file>